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85721" w14:textId="3F5E7CFB" w:rsidR="00C069FF" w:rsidRPr="00400DBD" w:rsidRDefault="00EF5914" w:rsidP="00400DBD">
      <w:pPr>
        <w:spacing w:line="276" w:lineRule="auto"/>
        <w:jc w:val="both"/>
        <w:rPr>
          <w:rFonts w:ascii="Calibri" w:hAnsi="Calibri"/>
          <w:b/>
          <w:bCs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załącznik nr 7</w:t>
      </w:r>
      <w:r w:rsidR="00C069FF" w:rsidRPr="00400DBD">
        <w:rPr>
          <w:rFonts w:ascii="Calibri" w:hAnsi="Calibri"/>
          <w:sz w:val="22"/>
          <w:szCs w:val="22"/>
        </w:rPr>
        <w:t xml:space="preserve"> – </w:t>
      </w:r>
      <w:r w:rsidR="00C069FF" w:rsidRPr="00400DBD">
        <w:rPr>
          <w:rFonts w:ascii="Calibri" w:hAnsi="Calibri"/>
          <w:b/>
          <w:bCs/>
          <w:sz w:val="22"/>
          <w:szCs w:val="22"/>
        </w:rPr>
        <w:t xml:space="preserve">Oświadczenie o niepodleganiu wykluczeniu składane na podstawie art. 7 ust. 1 ustawy z dnia 13 kwietnia 2022r. </w:t>
      </w:r>
      <w:r w:rsidR="00523322" w:rsidRPr="00400DBD">
        <w:rPr>
          <w:rFonts w:ascii="Calibri" w:hAnsi="Calibri"/>
          <w:b/>
          <w:bCs/>
          <w:sz w:val="22"/>
          <w:szCs w:val="22"/>
        </w:rPr>
        <w:t>(tj. Dz. U. z 202</w:t>
      </w:r>
      <w:r w:rsidR="00F03DA6" w:rsidRPr="00400DBD">
        <w:rPr>
          <w:rFonts w:ascii="Calibri" w:hAnsi="Calibri"/>
          <w:b/>
          <w:bCs/>
          <w:sz w:val="22"/>
          <w:szCs w:val="22"/>
        </w:rPr>
        <w:t>5</w:t>
      </w:r>
      <w:r w:rsidR="00523322" w:rsidRPr="00400DBD">
        <w:rPr>
          <w:rFonts w:ascii="Calibri" w:hAnsi="Calibri"/>
          <w:b/>
          <w:bCs/>
          <w:sz w:val="22"/>
          <w:szCs w:val="22"/>
        </w:rPr>
        <w:t>r., poz. 5</w:t>
      </w:r>
      <w:r w:rsidR="00F03DA6" w:rsidRPr="00400DBD">
        <w:rPr>
          <w:rFonts w:ascii="Calibri" w:hAnsi="Calibri"/>
          <w:b/>
          <w:bCs/>
          <w:sz w:val="22"/>
          <w:szCs w:val="22"/>
        </w:rPr>
        <w:t>14</w:t>
      </w:r>
      <w:r w:rsidR="00523322" w:rsidRPr="00400DBD">
        <w:rPr>
          <w:rFonts w:ascii="Calibri" w:hAnsi="Calibri"/>
          <w:b/>
          <w:bCs/>
          <w:sz w:val="22"/>
          <w:szCs w:val="22"/>
        </w:rPr>
        <w:t>)</w:t>
      </w:r>
      <w:r w:rsidR="00C069FF" w:rsidRPr="00400DBD">
        <w:rPr>
          <w:rFonts w:ascii="Calibri" w:hAnsi="Calibri"/>
          <w:b/>
          <w:bCs/>
          <w:sz w:val="22"/>
          <w:szCs w:val="22"/>
        </w:rPr>
        <w:t xml:space="preserve"> o szczególnych rozwiązaniach w zakresie przeciwdziałania wspieraniu agresji na Ukrainę oraz służących ochronie bezpieczeństwa narodowego oraz art. 5 k rozporządzenia (UE) 2022/576 z dnia 8 kwietnia 2022 w sprawie zmiany rozporządzenia (UE) nr 833/2014 dotyczącego środków ograniczających w związku z działaniami Rosji destabilizującymi sytuację na Ukrainie (Dz. Urz. UE nr L 111 z 8.4.2022, str. 1)</w:t>
      </w:r>
    </w:p>
    <w:p w14:paraId="55FCAF3D" w14:textId="77777777" w:rsidR="00C069FF" w:rsidRPr="00400DBD" w:rsidRDefault="00C069FF" w:rsidP="00400DBD">
      <w:pPr>
        <w:spacing w:before="240" w:line="276" w:lineRule="auto"/>
        <w:jc w:val="both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_______________________</w:t>
      </w:r>
    </w:p>
    <w:p w14:paraId="59DBA0CF" w14:textId="77777777" w:rsidR="00C069FF" w:rsidRPr="00400DBD" w:rsidRDefault="00C069FF" w:rsidP="00400DBD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(pełna nazwa/firma, adres, w zależności od podmiotu: NIP/PESEL, KRS/CEiDG)</w:t>
      </w:r>
    </w:p>
    <w:p w14:paraId="104FACCF" w14:textId="77777777" w:rsidR="00C069FF" w:rsidRPr="00400DBD" w:rsidRDefault="00C069FF" w:rsidP="00400DBD">
      <w:pPr>
        <w:spacing w:before="240" w:line="276" w:lineRule="auto"/>
        <w:jc w:val="both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reprezentowany przez:</w:t>
      </w:r>
    </w:p>
    <w:p w14:paraId="5BA52B62" w14:textId="77777777" w:rsidR="00C069FF" w:rsidRPr="00400DBD" w:rsidRDefault="00C069FF" w:rsidP="00400DBD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______________________</w:t>
      </w:r>
    </w:p>
    <w:p w14:paraId="6A7E328E" w14:textId="77777777" w:rsidR="00C069FF" w:rsidRPr="00400DBD" w:rsidRDefault="00C069FF" w:rsidP="00400DBD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(imię, nazwisko, stanowisko/</w:t>
      </w:r>
    </w:p>
    <w:p w14:paraId="06665744" w14:textId="77777777" w:rsidR="00C069FF" w:rsidRPr="00400DBD" w:rsidRDefault="00C069FF" w:rsidP="00400DBD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podstawa do reprezentacji)</w:t>
      </w:r>
    </w:p>
    <w:p w14:paraId="7595A9FC" w14:textId="77777777" w:rsidR="00C069FF" w:rsidRPr="00400DBD" w:rsidRDefault="00C069FF" w:rsidP="00400DBD">
      <w:pPr>
        <w:spacing w:before="480" w:line="276" w:lineRule="auto"/>
        <w:jc w:val="center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Oświadczenie</w:t>
      </w:r>
    </w:p>
    <w:p w14:paraId="09A72023" w14:textId="18298C80" w:rsidR="00C069FF" w:rsidRPr="00400DBD" w:rsidRDefault="00C069FF" w:rsidP="00400DBD">
      <w:pPr>
        <w:spacing w:line="276" w:lineRule="auto"/>
        <w:jc w:val="center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składane na podstawie art. 7 ust. 1 ustawy z dnia 13 kwietnia 2022r. (</w:t>
      </w:r>
      <w:r w:rsidR="00523322" w:rsidRPr="00400DBD">
        <w:rPr>
          <w:rFonts w:ascii="Calibri" w:hAnsi="Calibri"/>
          <w:sz w:val="22"/>
          <w:szCs w:val="22"/>
        </w:rPr>
        <w:t>tj. Dz. U. z 202</w:t>
      </w:r>
      <w:r w:rsidR="00EB07AB" w:rsidRPr="00400DBD">
        <w:rPr>
          <w:rFonts w:ascii="Calibri" w:hAnsi="Calibri"/>
          <w:sz w:val="22"/>
          <w:szCs w:val="22"/>
        </w:rPr>
        <w:t>5</w:t>
      </w:r>
      <w:r w:rsidR="00523322" w:rsidRPr="00400DBD">
        <w:rPr>
          <w:rFonts w:ascii="Calibri" w:hAnsi="Calibri"/>
          <w:sz w:val="22"/>
          <w:szCs w:val="22"/>
        </w:rPr>
        <w:t xml:space="preserve">r., poz. </w:t>
      </w:r>
      <w:r w:rsidR="00EB07AB" w:rsidRPr="00400DBD">
        <w:rPr>
          <w:rFonts w:ascii="Calibri" w:hAnsi="Calibri"/>
          <w:sz w:val="22"/>
          <w:szCs w:val="22"/>
        </w:rPr>
        <w:t>514</w:t>
      </w:r>
      <w:r w:rsidRPr="00400DBD">
        <w:rPr>
          <w:rFonts w:ascii="Calibri" w:hAnsi="Calibri"/>
          <w:sz w:val="22"/>
          <w:szCs w:val="22"/>
        </w:rPr>
        <w:t>) o</w:t>
      </w:r>
      <w:r w:rsidR="00400DBD">
        <w:rPr>
          <w:rFonts w:ascii="Calibri" w:hAnsi="Calibri"/>
          <w:sz w:val="22"/>
          <w:szCs w:val="22"/>
        </w:rPr>
        <w:t> </w:t>
      </w:r>
      <w:r w:rsidRPr="00400DBD">
        <w:rPr>
          <w:rFonts w:ascii="Calibri" w:hAnsi="Calibri"/>
          <w:sz w:val="22"/>
          <w:szCs w:val="22"/>
        </w:rPr>
        <w:t xml:space="preserve"> szczególnych rozwiązaniach w zakresie przeciwdziałania wspieraniu agresji na Ukrainę oraz służących ochronie bezpieczeństwa narodowego oraz art. 5 k rozporządzenia (UE) </w:t>
      </w:r>
      <w:r w:rsidR="00497A5A" w:rsidRPr="00400DBD">
        <w:rPr>
          <w:rFonts w:ascii="Calibri" w:hAnsi="Calibri"/>
          <w:sz w:val="22"/>
          <w:szCs w:val="22"/>
        </w:rPr>
        <w:t>2025/2033 z dnia 23 października 2025r. w sprawie zmiany rozporządzenia (UE) nr 833/2014 dotyczącego środków ograniczających w związku z działaniami Rosji destabilizującymi sytuację na Ukrainie (Dz.U.UE.L.2025.2033)</w:t>
      </w:r>
    </w:p>
    <w:p w14:paraId="6B888E4B" w14:textId="77777777" w:rsidR="00C069FF" w:rsidRPr="00400DBD" w:rsidRDefault="00C069FF" w:rsidP="00400DBD">
      <w:pPr>
        <w:spacing w:before="240" w:line="276" w:lineRule="auto"/>
        <w:jc w:val="center"/>
        <w:rPr>
          <w:rFonts w:ascii="Calibri" w:hAnsi="Calibri"/>
          <w:b/>
          <w:bCs/>
          <w:sz w:val="22"/>
          <w:szCs w:val="22"/>
        </w:rPr>
      </w:pPr>
      <w:r w:rsidRPr="00400DBD">
        <w:rPr>
          <w:rFonts w:ascii="Calibri" w:hAnsi="Calibri"/>
          <w:b/>
          <w:bCs/>
          <w:sz w:val="22"/>
          <w:szCs w:val="22"/>
        </w:rPr>
        <w:t>DOTYCZĄCE PODSTAW WYKLUCZENIA Z POSTĘPOWANIA</w:t>
      </w:r>
    </w:p>
    <w:p w14:paraId="393F002F" w14:textId="77777777" w:rsidR="00C069FF" w:rsidRPr="00400DBD" w:rsidRDefault="00C069FF" w:rsidP="00400DBD">
      <w:pPr>
        <w:spacing w:before="240" w:line="276" w:lineRule="auto"/>
        <w:jc w:val="center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na potrzeby realizacji zamówienia publicznego pn.:</w:t>
      </w:r>
    </w:p>
    <w:p w14:paraId="5315E593" w14:textId="4F3D1C60" w:rsidR="002B6A7C" w:rsidRPr="006360AA" w:rsidRDefault="006360AA" w:rsidP="00400DBD">
      <w:pPr>
        <w:spacing w:before="120" w:line="276" w:lineRule="auto"/>
        <w:jc w:val="center"/>
        <w:rPr>
          <w:rFonts w:ascii="Calibri" w:hAnsi="Calibri"/>
          <w:b/>
          <w:sz w:val="22"/>
          <w:szCs w:val="22"/>
        </w:rPr>
      </w:pPr>
      <w:r w:rsidRPr="006360AA">
        <w:rPr>
          <w:rFonts w:asciiTheme="minorHAnsi" w:hAnsiTheme="minorHAnsi"/>
          <w:b/>
          <w:sz w:val="22"/>
          <w:szCs w:val="22"/>
        </w:rPr>
        <w:t>Zakup sprzętu medycznego dla Brzeskiego Centrum Medycznego w Brzegu w celu poprawy jakości i</w:t>
      </w:r>
      <w:r w:rsidR="00172F01">
        <w:rPr>
          <w:rFonts w:asciiTheme="minorHAnsi" w:hAnsiTheme="minorHAnsi"/>
          <w:b/>
          <w:sz w:val="22"/>
          <w:szCs w:val="22"/>
        </w:rPr>
        <w:t> </w:t>
      </w:r>
      <w:r w:rsidRPr="006360AA">
        <w:rPr>
          <w:rFonts w:asciiTheme="minorHAnsi" w:hAnsiTheme="minorHAnsi"/>
          <w:b/>
          <w:sz w:val="22"/>
          <w:szCs w:val="22"/>
        </w:rPr>
        <w:t>efektywności opieki kardiologicznej</w:t>
      </w:r>
    </w:p>
    <w:p w14:paraId="45BAEDB6" w14:textId="410AA8E4" w:rsidR="00497A5A" w:rsidRPr="00400DBD" w:rsidRDefault="00497A5A" w:rsidP="00400DBD">
      <w:pPr>
        <w:pStyle w:val="Akapitzlist"/>
        <w:numPr>
          <w:ilvl w:val="0"/>
          <w:numId w:val="44"/>
        </w:numPr>
        <w:tabs>
          <w:tab w:val="left" w:pos="360"/>
        </w:tabs>
        <w:spacing w:before="360" w:after="0"/>
        <w:ind w:left="360" w:hanging="360"/>
        <w:jc w:val="both"/>
      </w:pPr>
      <w:r w:rsidRPr="00400DBD">
        <w:t>W związku z art. 7 ust. 1 ustawy z 13 kwietnia 2022 r. o szczególnych rozwiązaniach w zakresie przeciwdziałania wspieraniu agresji na Ukrainę oraz służących ochronie bezpieczeństwa narodowego oświadczam, że:</w:t>
      </w:r>
    </w:p>
    <w:p w14:paraId="7F4D157E" w14:textId="54FE6446" w:rsidR="00497A5A" w:rsidRPr="00400DBD" w:rsidRDefault="00497A5A" w:rsidP="00400DBD">
      <w:pPr>
        <w:pStyle w:val="Akapitzlist"/>
        <w:numPr>
          <w:ilvl w:val="0"/>
          <w:numId w:val="45"/>
        </w:numPr>
        <w:tabs>
          <w:tab w:val="left" w:pos="720"/>
        </w:tabs>
        <w:spacing w:after="0"/>
        <w:jc w:val="both"/>
      </w:pPr>
      <w:r w:rsidRPr="00400DBD">
        <w:t>nie jestem wymieniony w wykazach określonych w rozporządzeniu 765/2006 i rozporządzeniu 269/2014 albo wpisany na listę na podstawie decyzji w sprawie wpisu na listę rozstrzygającej o</w:t>
      </w:r>
      <w:r w:rsidR="00400DBD">
        <w:t> </w:t>
      </w:r>
      <w:r w:rsidRPr="00400DBD">
        <w:t xml:space="preserve"> zastosowaniu środka, o którym mowa w art. 1 pkt 3 ww. ustawy;</w:t>
      </w:r>
    </w:p>
    <w:p w14:paraId="4B3E8DD7" w14:textId="1D630C19" w:rsidR="00497A5A" w:rsidRPr="00400DBD" w:rsidRDefault="00497A5A" w:rsidP="00400DBD">
      <w:pPr>
        <w:pStyle w:val="Akapitzlist"/>
        <w:numPr>
          <w:ilvl w:val="0"/>
          <w:numId w:val="45"/>
        </w:numPr>
        <w:tabs>
          <w:tab w:val="left" w:pos="720"/>
        </w:tabs>
        <w:jc w:val="both"/>
      </w:pPr>
      <w:r w:rsidRPr="00400DBD">
        <w:t>nie jestem beneficjentem rzeczywistym wykonawcy w rozumieniu ustawy z 1 marca 2018r. o</w:t>
      </w:r>
      <w:r w:rsidR="00400DBD">
        <w:t> </w:t>
      </w:r>
      <w:r w:rsidRPr="00400DBD">
        <w:t xml:space="preserve"> przeciwdziałaniu praniu pieniędzy oraz finansowaniu terroryzmu (tekst jedn.: Dz.U. z 2022r. poz. 593 ze zm.),</w:t>
      </w:r>
    </w:p>
    <w:p w14:paraId="39D44FBE" w14:textId="3E59B443" w:rsidR="00497A5A" w:rsidRPr="00400DBD" w:rsidRDefault="00497A5A" w:rsidP="00400DBD">
      <w:pPr>
        <w:pStyle w:val="Akapitzlist"/>
        <w:numPr>
          <w:ilvl w:val="0"/>
          <w:numId w:val="45"/>
        </w:numPr>
        <w:tabs>
          <w:tab w:val="left" w:pos="720"/>
        </w:tabs>
        <w:jc w:val="both"/>
      </w:pPr>
      <w:r w:rsidRPr="00400DBD">
        <w:t>nie jestem osobą wymienioną w wykazach określonych w rozporządzeniu 765/2006 i</w:t>
      </w:r>
      <w:r w:rsidR="00DD7241">
        <w:t> </w:t>
      </w:r>
      <w:r w:rsidRPr="00400DBD">
        <w:t xml:space="preserve">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</w:t>
      </w:r>
    </w:p>
    <w:p w14:paraId="2103EF50" w14:textId="12653839" w:rsidR="00497A5A" w:rsidRPr="00400DBD" w:rsidRDefault="00497A5A" w:rsidP="00400DBD">
      <w:pPr>
        <w:pStyle w:val="Akapitzlist"/>
        <w:numPr>
          <w:ilvl w:val="0"/>
          <w:numId w:val="45"/>
        </w:numPr>
        <w:tabs>
          <w:tab w:val="left" w:pos="720"/>
        </w:tabs>
        <w:jc w:val="both"/>
      </w:pPr>
      <w:r w:rsidRPr="00400DBD">
        <w:t>nie jestem jednostką dominującą wykonawcy w rozumieniu art. 3 ust. 1 pkt 37 ustawy z 29 września 1994 r. o rachunkowości (tekst jedn.: Dz.U. z 2021 r. poz. 217 ze zm.),</w:t>
      </w:r>
    </w:p>
    <w:p w14:paraId="2F0087E3" w14:textId="0D601448" w:rsidR="00497A5A" w:rsidRPr="00400DBD" w:rsidRDefault="00497A5A" w:rsidP="00400DBD">
      <w:pPr>
        <w:pStyle w:val="Akapitzlist"/>
        <w:numPr>
          <w:ilvl w:val="0"/>
          <w:numId w:val="45"/>
        </w:numPr>
        <w:tabs>
          <w:tab w:val="left" w:pos="720"/>
        </w:tabs>
        <w:jc w:val="both"/>
      </w:pPr>
      <w:r w:rsidRPr="00400DBD">
        <w:lastRenderedPageBreak/>
        <w:t>nie jestem podmiotem wymienionym w wykazach określonych w rozporządzeniu 765/2006 i</w:t>
      </w:r>
      <w:r w:rsidR="00DD7241">
        <w:t> </w:t>
      </w:r>
      <w:r w:rsidRPr="00400DBD">
        <w:t xml:space="preserve">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7042B3E2" w14:textId="18BE6139" w:rsidR="00497A5A" w:rsidRPr="00400DBD" w:rsidRDefault="00497A5A" w:rsidP="00400DBD">
      <w:pPr>
        <w:pStyle w:val="Akapitzlist"/>
        <w:numPr>
          <w:ilvl w:val="0"/>
          <w:numId w:val="44"/>
        </w:numPr>
        <w:tabs>
          <w:tab w:val="left" w:pos="360"/>
        </w:tabs>
        <w:spacing w:before="480" w:after="0"/>
        <w:ind w:left="360" w:hanging="360"/>
        <w:contextualSpacing w:val="0"/>
        <w:jc w:val="both"/>
      </w:pPr>
      <w:r w:rsidRPr="00400DBD"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49FBC90E" w14:textId="502A99EE" w:rsidR="00497A5A" w:rsidRPr="00400DBD" w:rsidRDefault="00497A5A" w:rsidP="00400DBD">
      <w:pPr>
        <w:pStyle w:val="Akapitzlist"/>
        <w:numPr>
          <w:ilvl w:val="0"/>
          <w:numId w:val="46"/>
        </w:numPr>
        <w:ind w:left="810" w:hanging="450"/>
        <w:jc w:val="both"/>
      </w:pPr>
      <w:r w:rsidRPr="00400DBD">
        <w:t>nie jestem obywatelem rosyjskim lub osobą fizyczną lub prawną, podmiotem lub organem z</w:t>
      </w:r>
      <w:r w:rsidR="00DD7241">
        <w:t> </w:t>
      </w:r>
      <w:r w:rsidRPr="00400DBD">
        <w:t xml:space="preserve"> siedzibą w Rosji,</w:t>
      </w:r>
    </w:p>
    <w:p w14:paraId="5B5D03EA" w14:textId="39F6D94F" w:rsidR="00497A5A" w:rsidRPr="00400DBD" w:rsidRDefault="00497A5A" w:rsidP="00400DBD">
      <w:pPr>
        <w:pStyle w:val="Akapitzlist"/>
        <w:numPr>
          <w:ilvl w:val="0"/>
          <w:numId w:val="46"/>
        </w:numPr>
        <w:ind w:left="810" w:hanging="450"/>
        <w:jc w:val="both"/>
      </w:pPr>
      <w:r w:rsidRPr="00400DBD">
        <w:t>nie jestem osobą prawną, podmiotem lub organem, do których prawa własności bezpośrednio lub pośrednio w ponad 50% należą do podmiotu, którego prawa własnościowe są bezpośrednio lub pośrednio w ponad 50% własnością osoby fizycznej lub prawnej, jednostki lub organu, o</w:t>
      </w:r>
      <w:r w:rsidR="00DD7241">
        <w:t> </w:t>
      </w:r>
      <w:r w:rsidRPr="00400DBD">
        <w:t xml:space="preserve"> których mowa w pkt 1,</w:t>
      </w:r>
    </w:p>
    <w:p w14:paraId="1A6BFC14" w14:textId="4A23117A" w:rsidR="00497A5A" w:rsidRPr="00400DBD" w:rsidRDefault="00497A5A" w:rsidP="00400DBD">
      <w:pPr>
        <w:pStyle w:val="Akapitzlist"/>
        <w:numPr>
          <w:ilvl w:val="0"/>
          <w:numId w:val="46"/>
        </w:numPr>
        <w:ind w:left="810" w:hanging="450"/>
        <w:jc w:val="both"/>
      </w:pPr>
      <w:r w:rsidRPr="00400DBD">
        <w:t>nie jestem osobą fizyczną lub prawną, podmiotem lub organem działającym w imieniu lub pod kierunkiem podmiotu, o którym mowa w pkt 1 lub 2.</w:t>
      </w:r>
    </w:p>
    <w:p w14:paraId="3BB25D76" w14:textId="77777777" w:rsidR="00497A5A" w:rsidRPr="00400DBD" w:rsidRDefault="00497A5A" w:rsidP="00400DBD">
      <w:pPr>
        <w:tabs>
          <w:tab w:val="left" w:pos="0"/>
        </w:tabs>
        <w:spacing w:before="360" w:line="276" w:lineRule="auto"/>
        <w:jc w:val="both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1EE51334" w14:textId="354D1316" w:rsidR="00EF5914" w:rsidRPr="00400DBD" w:rsidRDefault="00C069FF" w:rsidP="00400DBD">
      <w:pPr>
        <w:spacing w:before="480" w:line="276" w:lineRule="auto"/>
        <w:jc w:val="both"/>
        <w:rPr>
          <w:rFonts w:ascii="Calibri" w:hAnsi="Calibri"/>
          <w:sz w:val="22"/>
          <w:szCs w:val="22"/>
        </w:rPr>
      </w:pPr>
      <w:r w:rsidRPr="00400DBD">
        <w:rPr>
          <w:rFonts w:ascii="Calibri" w:hAnsi="Calibri"/>
          <w:sz w:val="22"/>
          <w:szCs w:val="22"/>
        </w:rPr>
        <w:t>Miejscowość, dnia ..............................</w:t>
      </w:r>
      <w:r w:rsidR="00400DBD" w:rsidRPr="00400DBD">
        <w:rPr>
          <w:rFonts w:ascii="Calibri" w:hAnsi="Calibri"/>
          <w:sz w:val="22"/>
          <w:szCs w:val="22"/>
        </w:rPr>
        <w:tab/>
      </w:r>
      <w:r w:rsidR="00400DBD" w:rsidRPr="00400DBD">
        <w:rPr>
          <w:rFonts w:ascii="Calibri" w:hAnsi="Calibri"/>
          <w:sz w:val="22"/>
          <w:szCs w:val="22"/>
        </w:rPr>
        <w:tab/>
      </w:r>
      <w:r w:rsidRPr="00400DBD">
        <w:rPr>
          <w:rFonts w:ascii="Calibri" w:hAnsi="Calibri"/>
          <w:sz w:val="22"/>
          <w:szCs w:val="22"/>
        </w:rPr>
        <w:t xml:space="preserve">................................................................... </w:t>
      </w:r>
    </w:p>
    <w:sectPr w:rsidR="00EF5914" w:rsidRPr="00400DBD" w:rsidSect="00424DD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133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495B5" w14:textId="77777777" w:rsidR="0040231B" w:rsidRDefault="0040231B">
      <w:r>
        <w:separator/>
      </w:r>
    </w:p>
  </w:endnote>
  <w:endnote w:type="continuationSeparator" w:id="0">
    <w:p w14:paraId="49D76A3E" w14:textId="77777777" w:rsidR="0040231B" w:rsidRDefault="00402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D90F" w14:textId="4FB6F3F1" w:rsidR="00424DD2" w:rsidRPr="000F29BB" w:rsidRDefault="00424DD2" w:rsidP="00424DD2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0F29BB">
      <w:rPr>
        <w:rFonts w:asciiTheme="minorHAnsi" w:hAnsiTheme="minorHAnsi" w:cstheme="minorHAnsi"/>
        <w:sz w:val="16"/>
        <w:szCs w:val="16"/>
        <w:lang w:eastAsia="ar-SA"/>
      </w:rPr>
      <w:t>Nazwa zamówienia:</w:t>
    </w:r>
    <w:r w:rsidRPr="000F29BB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="006360AA" w:rsidRPr="006360AA">
      <w:rPr>
        <w:rFonts w:asciiTheme="minorHAnsi" w:hAnsiTheme="minorHAnsi"/>
        <w:b/>
        <w:sz w:val="16"/>
        <w:szCs w:val="16"/>
      </w:rPr>
      <w:t>Zakup sprzętu medycznego dla Brzeskiego Centrum Medycznego w Brzegu w celu poprawy jakości i efektywności opieki kardiologicznej</w:t>
    </w:r>
  </w:p>
  <w:p w14:paraId="43C39EA4" w14:textId="34762131" w:rsidR="00C02EDF" w:rsidRPr="00424DD2" w:rsidRDefault="00424DD2" w:rsidP="00424DD2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0F29BB">
      <w:rPr>
        <w:rFonts w:asciiTheme="minorHAnsi" w:hAnsiTheme="minorHAnsi" w:cstheme="minorHAnsi"/>
        <w:sz w:val="16"/>
        <w:szCs w:val="16"/>
      </w:rPr>
      <w:t xml:space="preserve">Nr zamówienia: </w:t>
    </w:r>
    <w:r w:rsidR="006360AA">
      <w:rPr>
        <w:rFonts w:asciiTheme="minorHAnsi" w:hAnsiTheme="minorHAnsi" w:cstheme="minorHAnsi"/>
        <w:b/>
        <w:sz w:val="16"/>
        <w:szCs w:val="16"/>
      </w:rPr>
      <w:t>PN/2/2026</w:t>
    </w:r>
    <w:r w:rsidRPr="000F29BB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="Tahoma" w:hAnsi="Tahoma" w:cs="Tahoma"/>
        <w:sz w:val="14"/>
        <w:szCs w:val="12"/>
      </w:rPr>
      <w:t xml:space="preserve">Strona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PAGE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6360AA">
      <w:rPr>
        <w:rFonts w:ascii="Tahoma" w:hAnsi="Tahoma" w:cs="Tahoma"/>
        <w:noProof/>
        <w:sz w:val="14"/>
        <w:szCs w:val="12"/>
      </w:rPr>
      <w:t>2</w:t>
    </w:r>
    <w:r w:rsidRPr="00AE508A">
      <w:rPr>
        <w:rFonts w:ascii="Tahoma" w:hAnsi="Tahoma" w:cs="Tahoma"/>
        <w:sz w:val="14"/>
        <w:szCs w:val="12"/>
      </w:rPr>
      <w:fldChar w:fldCharType="end"/>
    </w:r>
    <w:r w:rsidRPr="00AE508A">
      <w:rPr>
        <w:rFonts w:ascii="Tahoma" w:hAnsi="Tahoma" w:cs="Tahoma"/>
        <w:sz w:val="14"/>
        <w:szCs w:val="12"/>
      </w:rPr>
      <w:t xml:space="preserve"> z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NUMPAGES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6360AA">
      <w:rPr>
        <w:rFonts w:ascii="Tahoma" w:hAnsi="Tahoma" w:cs="Tahoma"/>
        <w:noProof/>
        <w:sz w:val="14"/>
        <w:szCs w:val="12"/>
      </w:rPr>
      <w:t>2</w:t>
    </w:r>
    <w:r w:rsidRPr="00AE508A">
      <w:rPr>
        <w:rFonts w:ascii="Tahoma" w:hAnsi="Tahoma" w:cs="Tahoma"/>
        <w:sz w:val="14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6B72B" w14:textId="45F7CEBF" w:rsidR="00424DD2" w:rsidRPr="000F29BB" w:rsidRDefault="00424DD2" w:rsidP="00424DD2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0F29BB">
      <w:rPr>
        <w:rFonts w:asciiTheme="minorHAnsi" w:hAnsiTheme="minorHAnsi" w:cstheme="minorHAnsi"/>
        <w:sz w:val="16"/>
        <w:szCs w:val="16"/>
        <w:lang w:eastAsia="ar-SA"/>
      </w:rPr>
      <w:t>Nazwa zamówienia</w:t>
    </w:r>
    <w:r w:rsidRPr="0001118A">
      <w:rPr>
        <w:rFonts w:asciiTheme="minorHAnsi" w:hAnsiTheme="minorHAnsi" w:cstheme="minorHAnsi"/>
        <w:sz w:val="16"/>
        <w:szCs w:val="16"/>
        <w:lang w:eastAsia="ar-SA"/>
      </w:rPr>
      <w:t>:</w:t>
    </w:r>
    <w:r w:rsidRPr="0001118A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="006360AA" w:rsidRPr="006360AA">
      <w:rPr>
        <w:rFonts w:asciiTheme="minorHAnsi" w:hAnsiTheme="minorHAnsi"/>
        <w:b/>
        <w:sz w:val="16"/>
        <w:szCs w:val="16"/>
      </w:rPr>
      <w:t>Zakup sprzętu medycznego dla Brzeskiego Centrum Medycznego w Brzegu w celu poprawy jakości i efektywności opieki kardiologicznej</w:t>
    </w:r>
  </w:p>
  <w:p w14:paraId="143E7FB6" w14:textId="75F91F0C" w:rsidR="00C02EDF" w:rsidRPr="00424DD2" w:rsidRDefault="00424DD2" w:rsidP="00424DD2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0F29BB">
      <w:rPr>
        <w:rFonts w:asciiTheme="minorHAnsi" w:hAnsiTheme="minorHAnsi" w:cstheme="minorHAnsi"/>
        <w:sz w:val="16"/>
        <w:szCs w:val="16"/>
      </w:rPr>
      <w:t xml:space="preserve">Nr zamówienia: </w:t>
    </w:r>
    <w:r w:rsidR="006360AA">
      <w:rPr>
        <w:rFonts w:asciiTheme="minorHAnsi" w:hAnsiTheme="minorHAnsi" w:cstheme="minorHAnsi"/>
        <w:b/>
        <w:sz w:val="16"/>
        <w:szCs w:val="16"/>
      </w:rPr>
      <w:t>PN/3/2026</w:t>
    </w:r>
    <w:r w:rsidRPr="000F29BB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="Tahoma" w:hAnsi="Tahoma" w:cs="Tahoma"/>
        <w:sz w:val="14"/>
        <w:szCs w:val="12"/>
      </w:rPr>
      <w:t xml:space="preserve">Strona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PAGE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6360AA">
      <w:rPr>
        <w:rFonts w:ascii="Tahoma" w:hAnsi="Tahoma" w:cs="Tahoma"/>
        <w:noProof/>
        <w:sz w:val="14"/>
        <w:szCs w:val="12"/>
      </w:rPr>
      <w:t>1</w:t>
    </w:r>
    <w:r w:rsidRPr="00AE508A">
      <w:rPr>
        <w:rFonts w:ascii="Tahoma" w:hAnsi="Tahoma" w:cs="Tahoma"/>
        <w:sz w:val="14"/>
        <w:szCs w:val="12"/>
      </w:rPr>
      <w:fldChar w:fldCharType="end"/>
    </w:r>
    <w:r w:rsidRPr="00AE508A">
      <w:rPr>
        <w:rFonts w:ascii="Tahoma" w:hAnsi="Tahoma" w:cs="Tahoma"/>
        <w:sz w:val="14"/>
        <w:szCs w:val="12"/>
      </w:rPr>
      <w:t xml:space="preserve"> z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NUMPAGES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6360AA">
      <w:rPr>
        <w:rFonts w:ascii="Tahoma" w:hAnsi="Tahoma" w:cs="Tahoma"/>
        <w:noProof/>
        <w:sz w:val="14"/>
        <w:szCs w:val="12"/>
      </w:rPr>
      <w:t>2</w:t>
    </w:r>
    <w:r w:rsidRPr="00AE508A">
      <w:rPr>
        <w:rFonts w:ascii="Tahoma" w:hAnsi="Tahoma" w:cs="Tahoma"/>
        <w:sz w:val="14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792A4" w14:textId="77777777" w:rsidR="0040231B" w:rsidRDefault="0040231B">
      <w:r>
        <w:separator/>
      </w:r>
    </w:p>
  </w:footnote>
  <w:footnote w:type="continuationSeparator" w:id="0">
    <w:p w14:paraId="1C42F293" w14:textId="77777777" w:rsidR="0040231B" w:rsidRDefault="00402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5B605" w14:textId="62881E90" w:rsidR="00C02EDF" w:rsidRPr="00DD7241" w:rsidRDefault="00DD7241" w:rsidP="00DD7241">
    <w:pPr>
      <w:pBdr>
        <w:bottom w:val="single" w:sz="4" w:space="1" w:color="auto"/>
      </w:pBdr>
      <w:tabs>
        <w:tab w:val="center" w:pos="4536"/>
        <w:tab w:val="right" w:pos="9072"/>
      </w:tabs>
      <w:spacing w:before="240"/>
      <w:jc w:val="center"/>
      <w:rPr>
        <w:rFonts w:asciiTheme="minorHAnsi" w:hAnsiTheme="minorHAnsi"/>
        <w:i/>
        <w:sz w:val="22"/>
        <w:szCs w:val="22"/>
        <w:lang w:eastAsia="x-none"/>
      </w:rPr>
    </w:pPr>
    <w:r w:rsidRPr="00DD7241">
      <w:rPr>
        <w:rFonts w:asciiTheme="minorHAnsi" w:hAnsiTheme="minorHAnsi"/>
        <w:i/>
        <w:sz w:val="22"/>
        <w:szCs w:val="22"/>
        <w:lang w:val="x-none" w:eastAsia="x-none"/>
      </w:rPr>
      <w:t>Specyfikacja Warunków Zamówienia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E2AE6" w14:textId="75B9D6B8" w:rsidR="00C02EDF" w:rsidRPr="00424DD2" w:rsidRDefault="00424DD2" w:rsidP="00424DD2">
    <w:pPr>
      <w:pStyle w:val="Nagwek"/>
    </w:pPr>
    <w:r w:rsidRPr="00E814C0">
      <w:rPr>
        <w:noProof/>
      </w:rPr>
      <w:drawing>
        <wp:inline distT="0" distB="0" distL="0" distR="0" wp14:anchorId="756F38D7" wp14:editId="46E494CE">
          <wp:extent cx="5760720" cy="5715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A"/>
    <w:multiLevelType w:val="multilevel"/>
    <w:tmpl w:val="393030A4"/>
    <w:name w:val="WW8Num52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0000036"/>
    <w:multiLevelType w:val="multilevel"/>
    <w:tmpl w:val="00000036"/>
    <w:name w:val="WW8Num64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3B"/>
    <w:multiLevelType w:val="singleLevel"/>
    <w:tmpl w:val="0000003B"/>
    <w:name w:val="WW8Num69"/>
    <w:lvl w:ilvl="0">
      <w:start w:val="1"/>
      <w:numFmt w:val="lowerLetter"/>
      <w:lvlText w:val="%1)"/>
      <w:lvlJc w:val="left"/>
      <w:pPr>
        <w:tabs>
          <w:tab w:val="num" w:pos="1159"/>
        </w:tabs>
        <w:ind w:left="1159" w:hanging="450"/>
      </w:pPr>
    </w:lvl>
  </w:abstractNum>
  <w:abstractNum w:abstractNumId="3" w15:restartNumberingAfterBreak="0">
    <w:nsid w:val="0228693D"/>
    <w:multiLevelType w:val="multilevel"/>
    <w:tmpl w:val="A0B6E69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3B5B6F"/>
    <w:multiLevelType w:val="multilevel"/>
    <w:tmpl w:val="64F21C48"/>
    <w:name w:val="WW8Num523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6" w15:restartNumberingAfterBreak="0">
    <w:nsid w:val="0726687A"/>
    <w:multiLevelType w:val="hybridMultilevel"/>
    <w:tmpl w:val="B93831FA"/>
    <w:lvl w:ilvl="0" w:tplc="BE6267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26268B"/>
    <w:multiLevelType w:val="hybridMultilevel"/>
    <w:tmpl w:val="61960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130547"/>
    <w:multiLevelType w:val="multilevel"/>
    <w:tmpl w:val="4F70DDF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9" w15:restartNumberingAfterBreak="0">
    <w:nsid w:val="0B1F667C"/>
    <w:multiLevelType w:val="hybridMultilevel"/>
    <w:tmpl w:val="F918AA32"/>
    <w:lvl w:ilvl="0" w:tplc="CE30BF62">
      <w:start w:val="1"/>
      <w:numFmt w:val="decimal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14ECB"/>
    <w:multiLevelType w:val="hybridMultilevel"/>
    <w:tmpl w:val="B734E624"/>
    <w:lvl w:ilvl="0" w:tplc="7CA41022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165B57C2"/>
    <w:multiLevelType w:val="hybridMultilevel"/>
    <w:tmpl w:val="846A5196"/>
    <w:lvl w:ilvl="0" w:tplc="6AD27858">
      <w:start w:val="2"/>
      <w:numFmt w:val="decimal"/>
      <w:lvlText w:val="%1."/>
      <w:lvlJc w:val="left"/>
      <w:pPr>
        <w:ind w:left="1440" w:firstLine="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60FE2"/>
    <w:multiLevelType w:val="singleLevel"/>
    <w:tmpl w:val="036A7134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Theme="minorHAnsi" w:eastAsiaTheme="minorHAnsi" w:hAnsiTheme="minorHAnsi" w:cs="Tahoma" w:hint="default"/>
      </w:rPr>
    </w:lvl>
  </w:abstractNum>
  <w:abstractNum w:abstractNumId="13" w15:restartNumberingAfterBreak="0">
    <w:nsid w:val="1D6F69D7"/>
    <w:multiLevelType w:val="multilevel"/>
    <w:tmpl w:val="0B7E3054"/>
    <w:lvl w:ilvl="0">
      <w:start w:val="1"/>
      <w:numFmt w:val="decimal"/>
      <w:lvlText w:val="%1."/>
      <w:lvlJc w:val="left"/>
      <w:pPr>
        <w:ind w:left="432" w:hanging="432"/>
      </w:pPr>
      <w:rPr>
        <w:b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1EE3197E"/>
    <w:multiLevelType w:val="multilevel"/>
    <w:tmpl w:val="26E2F878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b/>
        <w:color w:val="auto"/>
        <w:sz w:val="28"/>
        <w:szCs w:val="2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ahoma" w:hAnsi="Tahoma" w:cs="Tahoma" w:hint="default"/>
        <w:b w:val="0"/>
        <w:i w:val="0"/>
        <w:sz w:val="18"/>
        <w:szCs w:val="18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C4DCC"/>
    <w:multiLevelType w:val="hybridMultilevel"/>
    <w:tmpl w:val="28B89646"/>
    <w:lvl w:ilvl="0" w:tplc="7BCCBE1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350B04"/>
    <w:multiLevelType w:val="singleLevel"/>
    <w:tmpl w:val="9F66969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7" w15:restartNumberingAfterBreak="0">
    <w:nsid w:val="28E21B9C"/>
    <w:multiLevelType w:val="hybridMultilevel"/>
    <w:tmpl w:val="F918AA32"/>
    <w:lvl w:ilvl="0" w:tplc="CE30BF62">
      <w:start w:val="1"/>
      <w:numFmt w:val="decimal"/>
      <w:lvlText w:val="%1)"/>
      <w:lvlJc w:val="left"/>
      <w:pPr>
        <w:ind w:left="720" w:hanging="360"/>
      </w:pPr>
      <w:rPr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4B4D8C"/>
    <w:multiLevelType w:val="hybridMultilevel"/>
    <w:tmpl w:val="CCF42876"/>
    <w:lvl w:ilvl="0" w:tplc="B3AEAF6E">
      <w:start w:val="1"/>
      <w:numFmt w:val="decimal"/>
      <w:pStyle w:val="Nagwek3"/>
      <w:lvlText w:val="%1.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953370"/>
    <w:multiLevelType w:val="hybridMultilevel"/>
    <w:tmpl w:val="9DB0EEE4"/>
    <w:lvl w:ilvl="0" w:tplc="360A9CA0">
      <w:start w:val="1"/>
      <w:numFmt w:val="decimal"/>
      <w:lvlText w:val="%1."/>
      <w:lvlJc w:val="left"/>
      <w:pPr>
        <w:ind w:left="502" w:hanging="360"/>
      </w:pPr>
      <w:rPr>
        <w:b w:val="0"/>
        <w:i w:val="0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42355AF"/>
    <w:multiLevelType w:val="hybridMultilevel"/>
    <w:tmpl w:val="EAA2DD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3D1A11"/>
    <w:multiLevelType w:val="multilevel"/>
    <w:tmpl w:val="E3EECA64"/>
    <w:styleLink w:val="Styl1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37190B7D"/>
    <w:multiLevelType w:val="hybridMultilevel"/>
    <w:tmpl w:val="E46C8D4C"/>
    <w:name w:val="WW8Num6932"/>
    <w:lvl w:ilvl="0" w:tplc="01FC9C08">
      <w:start w:val="1"/>
      <w:numFmt w:val="decimal"/>
      <w:lvlText w:val="%1)"/>
      <w:lvlJc w:val="left"/>
      <w:pPr>
        <w:ind w:left="134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033553"/>
    <w:multiLevelType w:val="multilevel"/>
    <w:tmpl w:val="AFAE45C0"/>
    <w:styleLink w:val="DNag3"/>
    <w:lvl w:ilvl="0"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D72B89"/>
    <w:multiLevelType w:val="multilevel"/>
    <w:tmpl w:val="889A1560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8" w15:restartNumberingAfterBreak="0">
    <w:nsid w:val="50FD3C41"/>
    <w:multiLevelType w:val="hybridMultilevel"/>
    <w:tmpl w:val="FD94CBD6"/>
    <w:lvl w:ilvl="0" w:tplc="5F583D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67E11"/>
    <w:multiLevelType w:val="multilevel"/>
    <w:tmpl w:val="F796E6B0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30" w15:restartNumberingAfterBreak="0">
    <w:nsid w:val="53AB086C"/>
    <w:multiLevelType w:val="multilevel"/>
    <w:tmpl w:val="7A30EEE4"/>
    <w:styleLink w:val="Styl11"/>
    <w:lvl w:ilvl="0">
      <w:numFmt w:val="decimal"/>
      <w:lvlText w:val=""/>
      <w:lvlJc w:val="left"/>
      <w:pPr>
        <w:ind w:left="0" w:firstLine="0"/>
      </w:pPr>
    </w:lvl>
    <w:lvl w:ilvl="1">
      <w:numFmt w:val="decimal"/>
      <w:pStyle w:val="Clauzullo1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54CA1498"/>
    <w:multiLevelType w:val="hybridMultilevel"/>
    <w:tmpl w:val="0556FD1A"/>
    <w:lvl w:ilvl="0" w:tplc="6A245D70">
      <w:start w:val="1"/>
      <w:numFmt w:val="decimal"/>
      <w:lvlText w:val="%1)"/>
      <w:lvlJc w:val="left"/>
      <w:pPr>
        <w:ind w:left="4782" w:hanging="18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AB3331"/>
    <w:multiLevelType w:val="hybridMultilevel"/>
    <w:tmpl w:val="1A1868FA"/>
    <w:lvl w:ilvl="0" w:tplc="A9E8CD14">
      <w:start w:val="6"/>
      <w:numFmt w:val="decimal"/>
      <w:lvlText w:val="%1."/>
      <w:lvlJc w:val="left"/>
      <w:pPr>
        <w:ind w:left="502" w:hanging="360"/>
      </w:pPr>
      <w:rPr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5B2E2CD7"/>
    <w:multiLevelType w:val="hybridMultilevel"/>
    <w:tmpl w:val="0170A40A"/>
    <w:name w:val="WW8Num12"/>
    <w:lvl w:ilvl="0" w:tplc="9EBE7D0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plc="D8DABBEC">
      <w:start w:val="6"/>
      <w:numFmt w:val="lowerLetter"/>
      <w:lvlText w:val="%2)"/>
      <w:lvlJc w:val="left"/>
      <w:pPr>
        <w:tabs>
          <w:tab w:val="num" w:pos="-540"/>
        </w:tabs>
        <w:ind w:left="-540" w:hanging="360"/>
      </w:pPr>
      <w:rPr>
        <w:rFonts w:ascii="Tahoma" w:hAnsi="Tahoma" w:cs="Times New Roman" w:hint="default"/>
        <w:b w:val="0"/>
        <w:i w:val="0"/>
        <w:color w:val="auto"/>
        <w:sz w:val="2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BFD3210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06D7074"/>
    <w:multiLevelType w:val="hybridMultilevel"/>
    <w:tmpl w:val="C0028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9D3026"/>
    <w:multiLevelType w:val="multilevel"/>
    <w:tmpl w:val="4C863A62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37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38" w15:restartNumberingAfterBreak="0">
    <w:nsid w:val="68B701F8"/>
    <w:multiLevelType w:val="multilevel"/>
    <w:tmpl w:val="F43C3418"/>
    <w:lvl w:ilvl="0">
      <w:start w:val="1"/>
      <w:numFmt w:val="decimal"/>
      <w:lvlText w:val="%1."/>
      <w:lvlJc w:val="left"/>
      <w:pPr>
        <w:ind w:left="643" w:hanging="360"/>
      </w:pPr>
      <w:rPr>
        <w:b/>
        <w:i w:val="0"/>
        <w:color w:val="auto"/>
        <w:sz w:val="16"/>
        <w:szCs w:val="16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527F39"/>
    <w:multiLevelType w:val="singleLevel"/>
    <w:tmpl w:val="C4AE038E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Calibri" w:eastAsiaTheme="minorHAnsi" w:hAnsi="Calibri" w:cs="Tahoma" w:hint="default"/>
      </w:rPr>
    </w:lvl>
  </w:abstractNum>
  <w:abstractNum w:abstractNumId="40" w15:restartNumberingAfterBreak="0">
    <w:nsid w:val="6EAB52DC"/>
    <w:multiLevelType w:val="hybridMultilevel"/>
    <w:tmpl w:val="6004E97C"/>
    <w:lvl w:ilvl="0" w:tplc="A296F7F6">
      <w:numFmt w:val="decimal"/>
      <w:lvlText w:val=""/>
      <w:lvlJc w:val="left"/>
    </w:lvl>
    <w:lvl w:ilvl="1" w:tplc="04150019">
      <w:numFmt w:val="decimal"/>
      <w:lvlText w:val=""/>
      <w:lvlJc w:val="left"/>
    </w:lvl>
    <w:lvl w:ilvl="2" w:tplc="0415001B">
      <w:numFmt w:val="decimal"/>
      <w:lvlText w:val=""/>
      <w:lvlJc w:val="left"/>
    </w:lvl>
    <w:lvl w:ilvl="3" w:tplc="0415000F">
      <w:numFmt w:val="decimal"/>
      <w:lvlText w:val=""/>
      <w:lvlJc w:val="left"/>
    </w:lvl>
    <w:lvl w:ilvl="4" w:tplc="04150019">
      <w:numFmt w:val="decimal"/>
      <w:lvlText w:val=""/>
      <w:lvlJc w:val="left"/>
    </w:lvl>
    <w:lvl w:ilvl="5" w:tplc="0415001B">
      <w:numFmt w:val="decimal"/>
      <w:lvlText w:val=""/>
      <w:lvlJc w:val="left"/>
    </w:lvl>
    <w:lvl w:ilvl="6" w:tplc="0415000F">
      <w:numFmt w:val="decimal"/>
      <w:lvlText w:val=""/>
      <w:lvlJc w:val="left"/>
    </w:lvl>
    <w:lvl w:ilvl="7" w:tplc="04150019">
      <w:numFmt w:val="decimal"/>
      <w:lvlText w:val=""/>
      <w:lvlJc w:val="left"/>
    </w:lvl>
    <w:lvl w:ilvl="8" w:tplc="0415001B">
      <w:numFmt w:val="decimal"/>
      <w:lvlText w:val=""/>
      <w:lvlJc w:val="left"/>
    </w:lvl>
  </w:abstractNum>
  <w:abstractNum w:abstractNumId="41" w15:restartNumberingAfterBreak="0">
    <w:nsid w:val="70AE1B0D"/>
    <w:multiLevelType w:val="hybridMultilevel"/>
    <w:tmpl w:val="38E280C6"/>
    <w:lvl w:ilvl="0" w:tplc="BE626792">
      <w:start w:val="1"/>
      <w:numFmt w:val="decimal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F962CE"/>
    <w:multiLevelType w:val="hybridMultilevel"/>
    <w:tmpl w:val="C010C008"/>
    <w:lvl w:ilvl="0" w:tplc="04150011">
      <w:start w:val="1"/>
      <w:numFmt w:val="decimal"/>
      <w:lvlText w:val="%1)"/>
      <w:lvlJc w:val="left"/>
      <w:pPr>
        <w:ind w:left="3882" w:hanging="360"/>
      </w:pPr>
    </w:lvl>
    <w:lvl w:ilvl="1" w:tplc="04150019" w:tentative="1">
      <w:start w:val="1"/>
      <w:numFmt w:val="lowerLetter"/>
      <w:lvlText w:val="%2."/>
      <w:lvlJc w:val="left"/>
      <w:pPr>
        <w:ind w:left="4602" w:hanging="360"/>
      </w:pPr>
    </w:lvl>
    <w:lvl w:ilvl="2" w:tplc="0415001B" w:tentative="1">
      <w:start w:val="1"/>
      <w:numFmt w:val="lowerRoman"/>
      <w:lvlText w:val="%3."/>
      <w:lvlJc w:val="right"/>
      <w:pPr>
        <w:ind w:left="5322" w:hanging="180"/>
      </w:pPr>
    </w:lvl>
    <w:lvl w:ilvl="3" w:tplc="AAF05D60">
      <w:start w:val="1"/>
      <w:numFmt w:val="decimal"/>
      <w:lvlText w:val="%4."/>
      <w:lvlJc w:val="left"/>
      <w:pPr>
        <w:ind w:left="6042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6762" w:hanging="360"/>
      </w:pPr>
    </w:lvl>
    <w:lvl w:ilvl="5" w:tplc="0415001B" w:tentative="1">
      <w:start w:val="1"/>
      <w:numFmt w:val="lowerRoman"/>
      <w:lvlText w:val="%6."/>
      <w:lvlJc w:val="right"/>
      <w:pPr>
        <w:ind w:left="7482" w:hanging="180"/>
      </w:pPr>
    </w:lvl>
    <w:lvl w:ilvl="6" w:tplc="0415000F" w:tentative="1">
      <w:start w:val="1"/>
      <w:numFmt w:val="decimal"/>
      <w:lvlText w:val="%7."/>
      <w:lvlJc w:val="left"/>
      <w:pPr>
        <w:ind w:left="8202" w:hanging="360"/>
      </w:pPr>
    </w:lvl>
    <w:lvl w:ilvl="7" w:tplc="04150019" w:tentative="1">
      <w:start w:val="1"/>
      <w:numFmt w:val="lowerLetter"/>
      <w:lvlText w:val="%8."/>
      <w:lvlJc w:val="left"/>
      <w:pPr>
        <w:ind w:left="8922" w:hanging="360"/>
      </w:pPr>
    </w:lvl>
    <w:lvl w:ilvl="8" w:tplc="0415001B" w:tentative="1">
      <w:start w:val="1"/>
      <w:numFmt w:val="lowerRoman"/>
      <w:lvlText w:val="%9."/>
      <w:lvlJc w:val="right"/>
      <w:pPr>
        <w:ind w:left="9642" w:hanging="180"/>
      </w:pPr>
    </w:lvl>
  </w:abstractNum>
  <w:abstractNum w:abstractNumId="43" w15:restartNumberingAfterBreak="0">
    <w:nsid w:val="71A21664"/>
    <w:multiLevelType w:val="hybridMultilevel"/>
    <w:tmpl w:val="17C2BA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1975BC"/>
    <w:multiLevelType w:val="hybridMultilevel"/>
    <w:tmpl w:val="169A8120"/>
    <w:lvl w:ilvl="0" w:tplc="04150017">
      <w:start w:val="1"/>
      <w:numFmt w:val="lowerLetter"/>
      <w:lvlText w:val="%1)"/>
      <w:lvlJc w:val="left"/>
      <w:pPr>
        <w:ind w:left="936" w:hanging="360"/>
      </w:pPr>
    </w:lvl>
    <w:lvl w:ilvl="1" w:tplc="0596AA9A">
      <w:start w:val="1"/>
      <w:numFmt w:val="decimal"/>
      <w:lvlText w:val="%2)"/>
      <w:lvlJc w:val="left"/>
      <w:pPr>
        <w:ind w:left="1656" w:hanging="360"/>
      </w:pPr>
    </w:lvl>
    <w:lvl w:ilvl="2" w:tplc="0D945194">
      <w:start w:val="1"/>
      <w:numFmt w:val="upperRoman"/>
      <w:lvlText w:val="%3."/>
      <w:lvlJc w:val="left"/>
      <w:pPr>
        <w:ind w:left="2916" w:hanging="720"/>
      </w:p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abstractNum w:abstractNumId="45" w15:restartNumberingAfterBreak="0">
    <w:nsid w:val="74ED71FF"/>
    <w:multiLevelType w:val="hybridMultilevel"/>
    <w:tmpl w:val="103628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F40DE3"/>
    <w:multiLevelType w:val="hybridMultilevel"/>
    <w:tmpl w:val="C43CA378"/>
    <w:lvl w:ilvl="0" w:tplc="CBFC2F44">
      <w:start w:val="1"/>
      <w:numFmt w:val="decimal"/>
      <w:lvlText w:val="%1)"/>
      <w:lvlJc w:val="left"/>
      <w:pPr>
        <w:ind w:left="1080" w:hanging="360"/>
      </w:pPr>
      <w:rPr>
        <w:rFonts w:cs="F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B0F33B5"/>
    <w:multiLevelType w:val="multilevel"/>
    <w:tmpl w:val="1052711E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48" w15:restartNumberingAfterBreak="0">
    <w:nsid w:val="7B4D003F"/>
    <w:multiLevelType w:val="multilevel"/>
    <w:tmpl w:val="24263880"/>
    <w:lvl w:ilvl="0">
      <w:start w:val="3"/>
      <w:numFmt w:val="decimal"/>
      <w:lvlText w:val="%1."/>
      <w:lvlJc w:val="left"/>
      <w:pPr>
        <w:ind w:left="432" w:hanging="432"/>
      </w:pPr>
      <w:rPr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 w15:restartNumberingAfterBreak="0">
    <w:nsid w:val="7EF30511"/>
    <w:multiLevelType w:val="hybridMultilevel"/>
    <w:tmpl w:val="7B586416"/>
    <w:name w:val="WW8Num693"/>
    <w:lvl w:ilvl="0" w:tplc="F692F4E8">
      <w:start w:val="1"/>
      <w:numFmt w:val="decimal"/>
      <w:lvlText w:val="10.1%1."/>
      <w:lvlJc w:val="left"/>
      <w:pPr>
        <w:ind w:left="134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30"/>
  </w:num>
  <w:num w:numId="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7"/>
  </w:num>
  <w:num w:numId="9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5"/>
  </w:num>
  <w:num w:numId="11">
    <w:abstractNumId w:val="3"/>
  </w:num>
  <w:num w:numId="12">
    <w:abstractNumId w:val="40"/>
  </w:num>
  <w:num w:numId="13">
    <w:abstractNumId w:val="42"/>
  </w:num>
  <w:num w:numId="14">
    <w:abstractNumId w:val="21"/>
  </w:num>
  <w:num w:numId="15">
    <w:abstractNumId w:val="31"/>
  </w:num>
  <w:num w:numId="16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</w:num>
  <w:num w:numId="2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10"/>
  </w:num>
  <w:num w:numId="29">
    <w:abstractNumId w:val="17"/>
  </w:num>
  <w:num w:numId="30">
    <w:abstractNumId w:val="41"/>
  </w:num>
  <w:num w:numId="31">
    <w:abstractNumId w:val="46"/>
  </w:num>
  <w:num w:numId="32">
    <w:abstractNumId w:val="6"/>
  </w:num>
  <w:num w:numId="33">
    <w:abstractNumId w:val="7"/>
  </w:num>
  <w:num w:numId="34">
    <w:abstractNumId w:val="9"/>
  </w:num>
  <w:num w:numId="35">
    <w:abstractNumId w:val="27"/>
  </w:num>
  <w:num w:numId="36">
    <w:abstractNumId w:val="8"/>
  </w:num>
  <w:num w:numId="37">
    <w:abstractNumId w:val="29"/>
  </w:num>
  <w:num w:numId="38">
    <w:abstractNumId w:val="36"/>
  </w:num>
  <w:num w:numId="39">
    <w:abstractNumId w:val="47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</w:num>
  <w:num w:numId="45">
    <w:abstractNumId w:val="35"/>
  </w:num>
  <w:num w:numId="46">
    <w:abstractNumId w:val="4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958"/>
    <w:rsid w:val="00000164"/>
    <w:rsid w:val="0000082E"/>
    <w:rsid w:val="000010CD"/>
    <w:rsid w:val="000019B9"/>
    <w:rsid w:val="00002352"/>
    <w:rsid w:val="00002718"/>
    <w:rsid w:val="00002AC9"/>
    <w:rsid w:val="000050DB"/>
    <w:rsid w:val="00005AFB"/>
    <w:rsid w:val="000067E5"/>
    <w:rsid w:val="00007ADD"/>
    <w:rsid w:val="000103A1"/>
    <w:rsid w:val="00010E05"/>
    <w:rsid w:val="0001118A"/>
    <w:rsid w:val="000111E2"/>
    <w:rsid w:val="00013E91"/>
    <w:rsid w:val="000145DA"/>
    <w:rsid w:val="00014CA9"/>
    <w:rsid w:val="000160F6"/>
    <w:rsid w:val="00016F8E"/>
    <w:rsid w:val="00017294"/>
    <w:rsid w:val="0001781B"/>
    <w:rsid w:val="00024FCC"/>
    <w:rsid w:val="00030081"/>
    <w:rsid w:val="00030332"/>
    <w:rsid w:val="000314B7"/>
    <w:rsid w:val="00032AC0"/>
    <w:rsid w:val="000338DF"/>
    <w:rsid w:val="00037CE0"/>
    <w:rsid w:val="000401F6"/>
    <w:rsid w:val="0004051C"/>
    <w:rsid w:val="00041232"/>
    <w:rsid w:val="00042B28"/>
    <w:rsid w:val="00042EEF"/>
    <w:rsid w:val="00044FD8"/>
    <w:rsid w:val="00045456"/>
    <w:rsid w:val="000471B4"/>
    <w:rsid w:val="00047891"/>
    <w:rsid w:val="00047BE1"/>
    <w:rsid w:val="000505AC"/>
    <w:rsid w:val="00051646"/>
    <w:rsid w:val="00051D79"/>
    <w:rsid w:val="000521AD"/>
    <w:rsid w:val="00053031"/>
    <w:rsid w:val="00053FC1"/>
    <w:rsid w:val="00054B8A"/>
    <w:rsid w:val="00054D9B"/>
    <w:rsid w:val="00056827"/>
    <w:rsid w:val="000576D4"/>
    <w:rsid w:val="0005779B"/>
    <w:rsid w:val="0006066C"/>
    <w:rsid w:val="00060ABA"/>
    <w:rsid w:val="000612ED"/>
    <w:rsid w:val="0006184D"/>
    <w:rsid w:val="00063EB6"/>
    <w:rsid w:val="00064D2E"/>
    <w:rsid w:val="00065C3B"/>
    <w:rsid w:val="00066631"/>
    <w:rsid w:val="00067977"/>
    <w:rsid w:val="00070350"/>
    <w:rsid w:val="00071E6D"/>
    <w:rsid w:val="00072B8B"/>
    <w:rsid w:val="0007526F"/>
    <w:rsid w:val="00077A27"/>
    <w:rsid w:val="00080A26"/>
    <w:rsid w:val="00082134"/>
    <w:rsid w:val="00082A96"/>
    <w:rsid w:val="00083713"/>
    <w:rsid w:val="00084396"/>
    <w:rsid w:val="00085B27"/>
    <w:rsid w:val="00086289"/>
    <w:rsid w:val="0008667D"/>
    <w:rsid w:val="00090178"/>
    <w:rsid w:val="000901E7"/>
    <w:rsid w:val="000931FE"/>
    <w:rsid w:val="000940BB"/>
    <w:rsid w:val="000946F2"/>
    <w:rsid w:val="00094C70"/>
    <w:rsid w:val="000A086B"/>
    <w:rsid w:val="000A1028"/>
    <w:rsid w:val="000A3211"/>
    <w:rsid w:val="000A3C5D"/>
    <w:rsid w:val="000A45C7"/>
    <w:rsid w:val="000A6251"/>
    <w:rsid w:val="000A6486"/>
    <w:rsid w:val="000A6BA8"/>
    <w:rsid w:val="000A7374"/>
    <w:rsid w:val="000A7880"/>
    <w:rsid w:val="000B08A9"/>
    <w:rsid w:val="000B4A03"/>
    <w:rsid w:val="000B5480"/>
    <w:rsid w:val="000C010A"/>
    <w:rsid w:val="000C0497"/>
    <w:rsid w:val="000C0771"/>
    <w:rsid w:val="000C210B"/>
    <w:rsid w:val="000C225A"/>
    <w:rsid w:val="000C2291"/>
    <w:rsid w:val="000C2745"/>
    <w:rsid w:val="000C3098"/>
    <w:rsid w:val="000C5820"/>
    <w:rsid w:val="000C5DCD"/>
    <w:rsid w:val="000C7052"/>
    <w:rsid w:val="000C7AFA"/>
    <w:rsid w:val="000D11B5"/>
    <w:rsid w:val="000D1A6B"/>
    <w:rsid w:val="000D20C6"/>
    <w:rsid w:val="000D356C"/>
    <w:rsid w:val="000D3E40"/>
    <w:rsid w:val="000D4A50"/>
    <w:rsid w:val="000D6405"/>
    <w:rsid w:val="000D7CA0"/>
    <w:rsid w:val="000E0230"/>
    <w:rsid w:val="000E0319"/>
    <w:rsid w:val="000E0505"/>
    <w:rsid w:val="000E11CF"/>
    <w:rsid w:val="000E2421"/>
    <w:rsid w:val="000E630D"/>
    <w:rsid w:val="000E640E"/>
    <w:rsid w:val="000E6759"/>
    <w:rsid w:val="000F01D8"/>
    <w:rsid w:val="000F0E81"/>
    <w:rsid w:val="000F1022"/>
    <w:rsid w:val="000F180C"/>
    <w:rsid w:val="000F497D"/>
    <w:rsid w:val="000F4C1A"/>
    <w:rsid w:val="000F505A"/>
    <w:rsid w:val="000F53AD"/>
    <w:rsid w:val="000F551E"/>
    <w:rsid w:val="000F6015"/>
    <w:rsid w:val="000F6CB7"/>
    <w:rsid w:val="0010017A"/>
    <w:rsid w:val="00100498"/>
    <w:rsid w:val="00101471"/>
    <w:rsid w:val="001017BC"/>
    <w:rsid w:val="00102FF5"/>
    <w:rsid w:val="00104C0D"/>
    <w:rsid w:val="00106170"/>
    <w:rsid w:val="001114AE"/>
    <w:rsid w:val="00111E45"/>
    <w:rsid w:val="0011207E"/>
    <w:rsid w:val="001131E8"/>
    <w:rsid w:val="00113CF1"/>
    <w:rsid w:val="001162F3"/>
    <w:rsid w:val="00116476"/>
    <w:rsid w:val="00116973"/>
    <w:rsid w:val="00116A8C"/>
    <w:rsid w:val="00120166"/>
    <w:rsid w:val="001210EC"/>
    <w:rsid w:val="00123643"/>
    <w:rsid w:val="00125A9A"/>
    <w:rsid w:val="00125CD0"/>
    <w:rsid w:val="0012744C"/>
    <w:rsid w:val="0013434C"/>
    <w:rsid w:val="00135FE6"/>
    <w:rsid w:val="00136501"/>
    <w:rsid w:val="00137021"/>
    <w:rsid w:val="00140AD3"/>
    <w:rsid w:val="001417DF"/>
    <w:rsid w:val="00141A13"/>
    <w:rsid w:val="00141DFF"/>
    <w:rsid w:val="00141E49"/>
    <w:rsid w:val="001428E5"/>
    <w:rsid w:val="00142FC9"/>
    <w:rsid w:val="001432A2"/>
    <w:rsid w:val="00143435"/>
    <w:rsid w:val="001441C8"/>
    <w:rsid w:val="00144EF2"/>
    <w:rsid w:val="00144FFF"/>
    <w:rsid w:val="001463BF"/>
    <w:rsid w:val="00147948"/>
    <w:rsid w:val="00150032"/>
    <w:rsid w:val="0015036A"/>
    <w:rsid w:val="00151EEC"/>
    <w:rsid w:val="00151EED"/>
    <w:rsid w:val="00151F75"/>
    <w:rsid w:val="00152102"/>
    <w:rsid w:val="0015322C"/>
    <w:rsid w:val="001535FB"/>
    <w:rsid w:val="00153A71"/>
    <w:rsid w:val="001540FC"/>
    <w:rsid w:val="001542F3"/>
    <w:rsid w:val="00160AC9"/>
    <w:rsid w:val="001627F9"/>
    <w:rsid w:val="00162A44"/>
    <w:rsid w:val="00163C88"/>
    <w:rsid w:val="001660A9"/>
    <w:rsid w:val="001661C6"/>
    <w:rsid w:val="00170439"/>
    <w:rsid w:val="001708D2"/>
    <w:rsid w:val="00172F01"/>
    <w:rsid w:val="00175B24"/>
    <w:rsid w:val="00180012"/>
    <w:rsid w:val="001803EA"/>
    <w:rsid w:val="00182143"/>
    <w:rsid w:val="001829C9"/>
    <w:rsid w:val="00182C6A"/>
    <w:rsid w:val="00184904"/>
    <w:rsid w:val="00185A17"/>
    <w:rsid w:val="00187F2A"/>
    <w:rsid w:val="00192888"/>
    <w:rsid w:val="00192998"/>
    <w:rsid w:val="0019322A"/>
    <w:rsid w:val="00194BB6"/>
    <w:rsid w:val="00195384"/>
    <w:rsid w:val="001955B3"/>
    <w:rsid w:val="00196790"/>
    <w:rsid w:val="001A0ACB"/>
    <w:rsid w:val="001A1CDC"/>
    <w:rsid w:val="001A2EE2"/>
    <w:rsid w:val="001A3A82"/>
    <w:rsid w:val="001A693C"/>
    <w:rsid w:val="001B1822"/>
    <w:rsid w:val="001B3C12"/>
    <w:rsid w:val="001B3F5E"/>
    <w:rsid w:val="001B40AB"/>
    <w:rsid w:val="001B452D"/>
    <w:rsid w:val="001B4A58"/>
    <w:rsid w:val="001B4AF4"/>
    <w:rsid w:val="001B51E5"/>
    <w:rsid w:val="001B521C"/>
    <w:rsid w:val="001B660C"/>
    <w:rsid w:val="001B68FE"/>
    <w:rsid w:val="001C085E"/>
    <w:rsid w:val="001C21EA"/>
    <w:rsid w:val="001C23D4"/>
    <w:rsid w:val="001C410A"/>
    <w:rsid w:val="001C4498"/>
    <w:rsid w:val="001C57CB"/>
    <w:rsid w:val="001C6453"/>
    <w:rsid w:val="001C75A5"/>
    <w:rsid w:val="001D181A"/>
    <w:rsid w:val="001D2578"/>
    <w:rsid w:val="001D3EBB"/>
    <w:rsid w:val="001D44B4"/>
    <w:rsid w:val="001D662A"/>
    <w:rsid w:val="001E046E"/>
    <w:rsid w:val="001E0B0E"/>
    <w:rsid w:val="001E0DC5"/>
    <w:rsid w:val="001E1EC2"/>
    <w:rsid w:val="001E251D"/>
    <w:rsid w:val="001E438D"/>
    <w:rsid w:val="001E45ED"/>
    <w:rsid w:val="001E4B7C"/>
    <w:rsid w:val="001E4C61"/>
    <w:rsid w:val="001E4CE2"/>
    <w:rsid w:val="001E5503"/>
    <w:rsid w:val="001E6419"/>
    <w:rsid w:val="001E66C0"/>
    <w:rsid w:val="001E6FF0"/>
    <w:rsid w:val="001E7F69"/>
    <w:rsid w:val="001F0003"/>
    <w:rsid w:val="001F125B"/>
    <w:rsid w:val="001F2C3A"/>
    <w:rsid w:val="001F328F"/>
    <w:rsid w:val="001F4E56"/>
    <w:rsid w:val="001F55E2"/>
    <w:rsid w:val="001F5B90"/>
    <w:rsid w:val="001F69E4"/>
    <w:rsid w:val="001F6E18"/>
    <w:rsid w:val="00201A7D"/>
    <w:rsid w:val="00201D7C"/>
    <w:rsid w:val="00203719"/>
    <w:rsid w:val="00203806"/>
    <w:rsid w:val="00204656"/>
    <w:rsid w:val="00205352"/>
    <w:rsid w:val="0020536E"/>
    <w:rsid w:val="00206675"/>
    <w:rsid w:val="002079B3"/>
    <w:rsid w:val="0021053A"/>
    <w:rsid w:val="00210A8A"/>
    <w:rsid w:val="00211D26"/>
    <w:rsid w:val="00213251"/>
    <w:rsid w:val="002133A5"/>
    <w:rsid w:val="002137C2"/>
    <w:rsid w:val="00213E4C"/>
    <w:rsid w:val="00214D67"/>
    <w:rsid w:val="0021549A"/>
    <w:rsid w:val="002161CF"/>
    <w:rsid w:val="00217BD9"/>
    <w:rsid w:val="00217CCC"/>
    <w:rsid w:val="00220DF7"/>
    <w:rsid w:val="00221387"/>
    <w:rsid w:val="002214A5"/>
    <w:rsid w:val="00222DCC"/>
    <w:rsid w:val="002239C2"/>
    <w:rsid w:val="00223B46"/>
    <w:rsid w:val="00223B55"/>
    <w:rsid w:val="00223CD5"/>
    <w:rsid w:val="0022412E"/>
    <w:rsid w:val="0022754D"/>
    <w:rsid w:val="00227D64"/>
    <w:rsid w:val="00227F1D"/>
    <w:rsid w:val="00227F82"/>
    <w:rsid w:val="00230556"/>
    <w:rsid w:val="00231EEF"/>
    <w:rsid w:val="00231FDB"/>
    <w:rsid w:val="002325D1"/>
    <w:rsid w:val="00232977"/>
    <w:rsid w:val="002341E6"/>
    <w:rsid w:val="00235390"/>
    <w:rsid w:val="00235B4A"/>
    <w:rsid w:val="0023697B"/>
    <w:rsid w:val="002374C1"/>
    <w:rsid w:val="002448EF"/>
    <w:rsid w:val="00247FE4"/>
    <w:rsid w:val="00251477"/>
    <w:rsid w:val="00254868"/>
    <w:rsid w:val="00254AA2"/>
    <w:rsid w:val="002568BE"/>
    <w:rsid w:val="002611CD"/>
    <w:rsid w:val="0026233B"/>
    <w:rsid w:val="00263EFE"/>
    <w:rsid w:val="002644C3"/>
    <w:rsid w:val="002663EE"/>
    <w:rsid w:val="00266934"/>
    <w:rsid w:val="00270D54"/>
    <w:rsid w:val="00270E94"/>
    <w:rsid w:val="002710B2"/>
    <w:rsid w:val="0027129B"/>
    <w:rsid w:val="00271D64"/>
    <w:rsid w:val="002746F7"/>
    <w:rsid w:val="002758CA"/>
    <w:rsid w:val="00275B13"/>
    <w:rsid w:val="00276B39"/>
    <w:rsid w:val="00277C1E"/>
    <w:rsid w:val="0028197E"/>
    <w:rsid w:val="00281DA4"/>
    <w:rsid w:val="00282890"/>
    <w:rsid w:val="002830D3"/>
    <w:rsid w:val="00283151"/>
    <w:rsid w:val="00284D00"/>
    <w:rsid w:val="002862CD"/>
    <w:rsid w:val="0029278A"/>
    <w:rsid w:val="00293238"/>
    <w:rsid w:val="0029593E"/>
    <w:rsid w:val="002963F2"/>
    <w:rsid w:val="0029781C"/>
    <w:rsid w:val="002A0EFB"/>
    <w:rsid w:val="002A196C"/>
    <w:rsid w:val="002A284C"/>
    <w:rsid w:val="002A2D4A"/>
    <w:rsid w:val="002A45C9"/>
    <w:rsid w:val="002A4C7C"/>
    <w:rsid w:val="002A62E0"/>
    <w:rsid w:val="002A636D"/>
    <w:rsid w:val="002B04A5"/>
    <w:rsid w:val="002B0509"/>
    <w:rsid w:val="002B0F54"/>
    <w:rsid w:val="002B22BF"/>
    <w:rsid w:val="002B22D3"/>
    <w:rsid w:val="002B3C2A"/>
    <w:rsid w:val="002B642D"/>
    <w:rsid w:val="002B6A7C"/>
    <w:rsid w:val="002B6DD8"/>
    <w:rsid w:val="002C00D2"/>
    <w:rsid w:val="002C0A5C"/>
    <w:rsid w:val="002C2159"/>
    <w:rsid w:val="002C3B84"/>
    <w:rsid w:val="002C563E"/>
    <w:rsid w:val="002C5FAA"/>
    <w:rsid w:val="002C611B"/>
    <w:rsid w:val="002C6845"/>
    <w:rsid w:val="002C7841"/>
    <w:rsid w:val="002D12E1"/>
    <w:rsid w:val="002D42BC"/>
    <w:rsid w:val="002D502E"/>
    <w:rsid w:val="002D71CE"/>
    <w:rsid w:val="002E07AE"/>
    <w:rsid w:val="002E131B"/>
    <w:rsid w:val="002E1BE0"/>
    <w:rsid w:val="002E1C08"/>
    <w:rsid w:val="002E5E36"/>
    <w:rsid w:val="002E67AE"/>
    <w:rsid w:val="002E7BB8"/>
    <w:rsid w:val="002F5DDF"/>
    <w:rsid w:val="002F6B00"/>
    <w:rsid w:val="002F7926"/>
    <w:rsid w:val="002F7BC8"/>
    <w:rsid w:val="003002E3"/>
    <w:rsid w:val="0030033E"/>
    <w:rsid w:val="00304EFF"/>
    <w:rsid w:val="00305D8C"/>
    <w:rsid w:val="00306826"/>
    <w:rsid w:val="0031141E"/>
    <w:rsid w:val="003126E2"/>
    <w:rsid w:val="00313E3C"/>
    <w:rsid w:val="00314025"/>
    <w:rsid w:val="0031454A"/>
    <w:rsid w:val="00316899"/>
    <w:rsid w:val="00317018"/>
    <w:rsid w:val="00317A43"/>
    <w:rsid w:val="00317A59"/>
    <w:rsid w:val="00317F00"/>
    <w:rsid w:val="0032068B"/>
    <w:rsid w:val="00320796"/>
    <w:rsid w:val="003209A8"/>
    <w:rsid w:val="00320B10"/>
    <w:rsid w:val="00322155"/>
    <w:rsid w:val="003226F7"/>
    <w:rsid w:val="00322993"/>
    <w:rsid w:val="00324380"/>
    <w:rsid w:val="00325C22"/>
    <w:rsid w:val="00327899"/>
    <w:rsid w:val="00330F50"/>
    <w:rsid w:val="003315BC"/>
    <w:rsid w:val="00333EB5"/>
    <w:rsid w:val="00336655"/>
    <w:rsid w:val="0033705D"/>
    <w:rsid w:val="003376C3"/>
    <w:rsid w:val="0034169F"/>
    <w:rsid w:val="00341A4A"/>
    <w:rsid w:val="00343C69"/>
    <w:rsid w:val="0034463B"/>
    <w:rsid w:val="0034472B"/>
    <w:rsid w:val="003476D8"/>
    <w:rsid w:val="003477E7"/>
    <w:rsid w:val="00347CB0"/>
    <w:rsid w:val="00351FD7"/>
    <w:rsid w:val="003525D3"/>
    <w:rsid w:val="00352F3B"/>
    <w:rsid w:val="003537D1"/>
    <w:rsid w:val="00354870"/>
    <w:rsid w:val="003548DA"/>
    <w:rsid w:val="0035524B"/>
    <w:rsid w:val="003554B5"/>
    <w:rsid w:val="00355AD4"/>
    <w:rsid w:val="00356174"/>
    <w:rsid w:val="00356365"/>
    <w:rsid w:val="003576ED"/>
    <w:rsid w:val="00361BFB"/>
    <w:rsid w:val="0036209D"/>
    <w:rsid w:val="00362464"/>
    <w:rsid w:val="00363585"/>
    <w:rsid w:val="00365165"/>
    <w:rsid w:val="0036570D"/>
    <w:rsid w:val="00365854"/>
    <w:rsid w:val="00365B40"/>
    <w:rsid w:val="003662DD"/>
    <w:rsid w:val="00366A2A"/>
    <w:rsid w:val="003677C6"/>
    <w:rsid w:val="00367FF6"/>
    <w:rsid w:val="00370388"/>
    <w:rsid w:val="0037101F"/>
    <w:rsid w:val="00374986"/>
    <w:rsid w:val="00374CFC"/>
    <w:rsid w:val="003771E0"/>
    <w:rsid w:val="0038188C"/>
    <w:rsid w:val="003828B6"/>
    <w:rsid w:val="00384056"/>
    <w:rsid w:val="00384916"/>
    <w:rsid w:val="003852C4"/>
    <w:rsid w:val="00385886"/>
    <w:rsid w:val="00386FED"/>
    <w:rsid w:val="00387251"/>
    <w:rsid w:val="0039123A"/>
    <w:rsid w:val="00391BBD"/>
    <w:rsid w:val="00392B7D"/>
    <w:rsid w:val="00393E23"/>
    <w:rsid w:val="00396858"/>
    <w:rsid w:val="00396918"/>
    <w:rsid w:val="00396CF3"/>
    <w:rsid w:val="003975EF"/>
    <w:rsid w:val="00397914"/>
    <w:rsid w:val="00397D51"/>
    <w:rsid w:val="003A2F15"/>
    <w:rsid w:val="003A3735"/>
    <w:rsid w:val="003A376B"/>
    <w:rsid w:val="003A3B87"/>
    <w:rsid w:val="003A478A"/>
    <w:rsid w:val="003A64C7"/>
    <w:rsid w:val="003A6902"/>
    <w:rsid w:val="003A756D"/>
    <w:rsid w:val="003A78F5"/>
    <w:rsid w:val="003A7C97"/>
    <w:rsid w:val="003B2961"/>
    <w:rsid w:val="003B2EC0"/>
    <w:rsid w:val="003B4F02"/>
    <w:rsid w:val="003B56D3"/>
    <w:rsid w:val="003C17AF"/>
    <w:rsid w:val="003C3D90"/>
    <w:rsid w:val="003C494A"/>
    <w:rsid w:val="003C4BDA"/>
    <w:rsid w:val="003C565C"/>
    <w:rsid w:val="003C6608"/>
    <w:rsid w:val="003C705A"/>
    <w:rsid w:val="003C74D8"/>
    <w:rsid w:val="003D0010"/>
    <w:rsid w:val="003D075D"/>
    <w:rsid w:val="003D17A9"/>
    <w:rsid w:val="003D18F0"/>
    <w:rsid w:val="003D296F"/>
    <w:rsid w:val="003D37C0"/>
    <w:rsid w:val="003D58D6"/>
    <w:rsid w:val="003D5950"/>
    <w:rsid w:val="003D66A8"/>
    <w:rsid w:val="003E0D17"/>
    <w:rsid w:val="003E4E0E"/>
    <w:rsid w:val="003E7C2F"/>
    <w:rsid w:val="003F1537"/>
    <w:rsid w:val="003F341D"/>
    <w:rsid w:val="003F3A6C"/>
    <w:rsid w:val="003F3EF2"/>
    <w:rsid w:val="003F610E"/>
    <w:rsid w:val="00400B67"/>
    <w:rsid w:val="00400DBD"/>
    <w:rsid w:val="004011A3"/>
    <w:rsid w:val="00401389"/>
    <w:rsid w:val="0040231B"/>
    <w:rsid w:val="004031FC"/>
    <w:rsid w:val="00403B18"/>
    <w:rsid w:val="0040419B"/>
    <w:rsid w:val="00404559"/>
    <w:rsid w:val="004056EB"/>
    <w:rsid w:val="00407024"/>
    <w:rsid w:val="00411043"/>
    <w:rsid w:val="00413F5B"/>
    <w:rsid w:val="004145FB"/>
    <w:rsid w:val="004151FB"/>
    <w:rsid w:val="00415841"/>
    <w:rsid w:val="00417180"/>
    <w:rsid w:val="00417282"/>
    <w:rsid w:val="0041745B"/>
    <w:rsid w:val="00417BC0"/>
    <w:rsid w:val="004201D5"/>
    <w:rsid w:val="004201F8"/>
    <w:rsid w:val="0042059C"/>
    <w:rsid w:val="00420818"/>
    <w:rsid w:val="004214B8"/>
    <w:rsid w:val="00421555"/>
    <w:rsid w:val="00421FD0"/>
    <w:rsid w:val="00422CFA"/>
    <w:rsid w:val="00423DC4"/>
    <w:rsid w:val="00423EDC"/>
    <w:rsid w:val="00424333"/>
    <w:rsid w:val="00424530"/>
    <w:rsid w:val="00424CED"/>
    <w:rsid w:val="00424DD2"/>
    <w:rsid w:val="00424F39"/>
    <w:rsid w:val="0042738D"/>
    <w:rsid w:val="00431BBA"/>
    <w:rsid w:val="00431C66"/>
    <w:rsid w:val="00431FCE"/>
    <w:rsid w:val="0043211A"/>
    <w:rsid w:val="004350D7"/>
    <w:rsid w:val="004370F9"/>
    <w:rsid w:val="00437622"/>
    <w:rsid w:val="00442B45"/>
    <w:rsid w:val="00444383"/>
    <w:rsid w:val="004456FE"/>
    <w:rsid w:val="004460EE"/>
    <w:rsid w:val="00447FD3"/>
    <w:rsid w:val="004517BF"/>
    <w:rsid w:val="00452312"/>
    <w:rsid w:val="00453DAD"/>
    <w:rsid w:val="00454A3A"/>
    <w:rsid w:val="0046035B"/>
    <w:rsid w:val="00461693"/>
    <w:rsid w:val="00461BA8"/>
    <w:rsid w:val="00464CEB"/>
    <w:rsid w:val="00466719"/>
    <w:rsid w:val="00466D96"/>
    <w:rsid w:val="00470203"/>
    <w:rsid w:val="00470B99"/>
    <w:rsid w:val="004714D3"/>
    <w:rsid w:val="004721F2"/>
    <w:rsid w:val="00472B64"/>
    <w:rsid w:val="00474AF7"/>
    <w:rsid w:val="00475B6B"/>
    <w:rsid w:val="00475E6B"/>
    <w:rsid w:val="00476464"/>
    <w:rsid w:val="004765D4"/>
    <w:rsid w:val="00480E10"/>
    <w:rsid w:val="004820E5"/>
    <w:rsid w:val="00483F80"/>
    <w:rsid w:val="00485893"/>
    <w:rsid w:val="00485D15"/>
    <w:rsid w:val="00486BAA"/>
    <w:rsid w:val="0049265C"/>
    <w:rsid w:val="004942A7"/>
    <w:rsid w:val="00494355"/>
    <w:rsid w:val="00497490"/>
    <w:rsid w:val="00497564"/>
    <w:rsid w:val="00497A5A"/>
    <w:rsid w:val="004A0383"/>
    <w:rsid w:val="004A2A47"/>
    <w:rsid w:val="004A33DB"/>
    <w:rsid w:val="004A44F5"/>
    <w:rsid w:val="004A46FF"/>
    <w:rsid w:val="004A493C"/>
    <w:rsid w:val="004A4CA3"/>
    <w:rsid w:val="004A5484"/>
    <w:rsid w:val="004A572D"/>
    <w:rsid w:val="004A5EBF"/>
    <w:rsid w:val="004A6F85"/>
    <w:rsid w:val="004B1DB5"/>
    <w:rsid w:val="004B3117"/>
    <w:rsid w:val="004B4F58"/>
    <w:rsid w:val="004B6066"/>
    <w:rsid w:val="004B621A"/>
    <w:rsid w:val="004B7170"/>
    <w:rsid w:val="004B7B33"/>
    <w:rsid w:val="004B7D2C"/>
    <w:rsid w:val="004C02DE"/>
    <w:rsid w:val="004C0374"/>
    <w:rsid w:val="004C13D4"/>
    <w:rsid w:val="004C4C99"/>
    <w:rsid w:val="004C769B"/>
    <w:rsid w:val="004D10CC"/>
    <w:rsid w:val="004D124D"/>
    <w:rsid w:val="004D2591"/>
    <w:rsid w:val="004D3AC6"/>
    <w:rsid w:val="004D4FAE"/>
    <w:rsid w:val="004D5184"/>
    <w:rsid w:val="004D6B20"/>
    <w:rsid w:val="004D6ECD"/>
    <w:rsid w:val="004D7A7C"/>
    <w:rsid w:val="004E031A"/>
    <w:rsid w:val="004E1565"/>
    <w:rsid w:val="004E15B4"/>
    <w:rsid w:val="004E316E"/>
    <w:rsid w:val="004E40F0"/>
    <w:rsid w:val="004E55B9"/>
    <w:rsid w:val="004E68D2"/>
    <w:rsid w:val="004E73BA"/>
    <w:rsid w:val="004E775F"/>
    <w:rsid w:val="004F0BE6"/>
    <w:rsid w:val="004F268E"/>
    <w:rsid w:val="004F2BA6"/>
    <w:rsid w:val="004F2D53"/>
    <w:rsid w:val="004F348F"/>
    <w:rsid w:val="004F45E9"/>
    <w:rsid w:val="004F50A8"/>
    <w:rsid w:val="004F517B"/>
    <w:rsid w:val="004F78A5"/>
    <w:rsid w:val="00500394"/>
    <w:rsid w:val="00500CBB"/>
    <w:rsid w:val="00505432"/>
    <w:rsid w:val="005079DC"/>
    <w:rsid w:val="00510831"/>
    <w:rsid w:val="00511563"/>
    <w:rsid w:val="00511777"/>
    <w:rsid w:val="00513549"/>
    <w:rsid w:val="0051371A"/>
    <w:rsid w:val="00514827"/>
    <w:rsid w:val="00514D20"/>
    <w:rsid w:val="00523322"/>
    <w:rsid w:val="005240C6"/>
    <w:rsid w:val="00524FB8"/>
    <w:rsid w:val="00525212"/>
    <w:rsid w:val="005261D9"/>
    <w:rsid w:val="00526C26"/>
    <w:rsid w:val="00526E27"/>
    <w:rsid w:val="0052785C"/>
    <w:rsid w:val="005307E3"/>
    <w:rsid w:val="00531447"/>
    <w:rsid w:val="0053178E"/>
    <w:rsid w:val="005378A0"/>
    <w:rsid w:val="00540166"/>
    <w:rsid w:val="00540616"/>
    <w:rsid w:val="00540DA7"/>
    <w:rsid w:val="005425DC"/>
    <w:rsid w:val="00543489"/>
    <w:rsid w:val="00543620"/>
    <w:rsid w:val="00544C85"/>
    <w:rsid w:val="0054513B"/>
    <w:rsid w:val="005473A6"/>
    <w:rsid w:val="005478BE"/>
    <w:rsid w:val="00547CE7"/>
    <w:rsid w:val="00550F98"/>
    <w:rsid w:val="00554459"/>
    <w:rsid w:val="00554688"/>
    <w:rsid w:val="00557A01"/>
    <w:rsid w:val="0056261E"/>
    <w:rsid w:val="00562E86"/>
    <w:rsid w:val="00565EF5"/>
    <w:rsid w:val="005677A9"/>
    <w:rsid w:val="00567B45"/>
    <w:rsid w:val="00570CA1"/>
    <w:rsid w:val="00571EFD"/>
    <w:rsid w:val="005722CF"/>
    <w:rsid w:val="00572DBD"/>
    <w:rsid w:val="00572F0E"/>
    <w:rsid w:val="00573997"/>
    <w:rsid w:val="00575E5F"/>
    <w:rsid w:val="005761F9"/>
    <w:rsid w:val="00576B96"/>
    <w:rsid w:val="005779FE"/>
    <w:rsid w:val="00581DAF"/>
    <w:rsid w:val="005828F4"/>
    <w:rsid w:val="00584125"/>
    <w:rsid w:val="00584D08"/>
    <w:rsid w:val="0058568D"/>
    <w:rsid w:val="005858F0"/>
    <w:rsid w:val="005868DC"/>
    <w:rsid w:val="00586F06"/>
    <w:rsid w:val="00587A39"/>
    <w:rsid w:val="005901CF"/>
    <w:rsid w:val="00592F33"/>
    <w:rsid w:val="00594E3E"/>
    <w:rsid w:val="00595389"/>
    <w:rsid w:val="005971D9"/>
    <w:rsid w:val="005974E0"/>
    <w:rsid w:val="00597F46"/>
    <w:rsid w:val="005A2F4C"/>
    <w:rsid w:val="005A311B"/>
    <w:rsid w:val="005A31C8"/>
    <w:rsid w:val="005A3B88"/>
    <w:rsid w:val="005A3ECA"/>
    <w:rsid w:val="005A6913"/>
    <w:rsid w:val="005A784D"/>
    <w:rsid w:val="005A7CD6"/>
    <w:rsid w:val="005B13B8"/>
    <w:rsid w:val="005B1442"/>
    <w:rsid w:val="005B1A84"/>
    <w:rsid w:val="005B1CAE"/>
    <w:rsid w:val="005B1E70"/>
    <w:rsid w:val="005B63F4"/>
    <w:rsid w:val="005B7E6F"/>
    <w:rsid w:val="005C00CF"/>
    <w:rsid w:val="005C0671"/>
    <w:rsid w:val="005C1014"/>
    <w:rsid w:val="005C1D53"/>
    <w:rsid w:val="005C2FCA"/>
    <w:rsid w:val="005C39AB"/>
    <w:rsid w:val="005C4670"/>
    <w:rsid w:val="005C5BB3"/>
    <w:rsid w:val="005C7B91"/>
    <w:rsid w:val="005D2148"/>
    <w:rsid w:val="005D2C6D"/>
    <w:rsid w:val="005D5A88"/>
    <w:rsid w:val="005D6C80"/>
    <w:rsid w:val="005E06DE"/>
    <w:rsid w:val="005E1249"/>
    <w:rsid w:val="005E13F3"/>
    <w:rsid w:val="005E5335"/>
    <w:rsid w:val="005E547C"/>
    <w:rsid w:val="005E68FF"/>
    <w:rsid w:val="005E7A01"/>
    <w:rsid w:val="005F29B1"/>
    <w:rsid w:val="005F4DF2"/>
    <w:rsid w:val="005F67A0"/>
    <w:rsid w:val="00602086"/>
    <w:rsid w:val="006020E5"/>
    <w:rsid w:val="006022CA"/>
    <w:rsid w:val="00603291"/>
    <w:rsid w:val="00606686"/>
    <w:rsid w:val="006077FB"/>
    <w:rsid w:val="00607FB5"/>
    <w:rsid w:val="006101DA"/>
    <w:rsid w:val="00610216"/>
    <w:rsid w:val="0061032B"/>
    <w:rsid w:val="00611029"/>
    <w:rsid w:val="00612D16"/>
    <w:rsid w:val="0061407D"/>
    <w:rsid w:val="00614581"/>
    <w:rsid w:val="00614D7A"/>
    <w:rsid w:val="00614E28"/>
    <w:rsid w:val="006158CF"/>
    <w:rsid w:val="00615CE4"/>
    <w:rsid w:val="00616A66"/>
    <w:rsid w:val="00620A32"/>
    <w:rsid w:val="006227B2"/>
    <w:rsid w:val="00623473"/>
    <w:rsid w:val="00623501"/>
    <w:rsid w:val="00624685"/>
    <w:rsid w:val="00624F29"/>
    <w:rsid w:val="00625B51"/>
    <w:rsid w:val="006265A1"/>
    <w:rsid w:val="006271C1"/>
    <w:rsid w:val="0063022C"/>
    <w:rsid w:val="006318DF"/>
    <w:rsid w:val="0063249E"/>
    <w:rsid w:val="006331BB"/>
    <w:rsid w:val="0063322D"/>
    <w:rsid w:val="006337A0"/>
    <w:rsid w:val="00633EBE"/>
    <w:rsid w:val="006360AA"/>
    <w:rsid w:val="006362A1"/>
    <w:rsid w:val="0063732B"/>
    <w:rsid w:val="006406DB"/>
    <w:rsid w:val="00641C96"/>
    <w:rsid w:val="00642B1F"/>
    <w:rsid w:val="00643125"/>
    <w:rsid w:val="0064313F"/>
    <w:rsid w:val="006436F9"/>
    <w:rsid w:val="006447C8"/>
    <w:rsid w:val="006449E5"/>
    <w:rsid w:val="006469D1"/>
    <w:rsid w:val="00646EB0"/>
    <w:rsid w:val="00650268"/>
    <w:rsid w:val="00652880"/>
    <w:rsid w:val="00652A5B"/>
    <w:rsid w:val="0065422B"/>
    <w:rsid w:val="00656498"/>
    <w:rsid w:val="00656F26"/>
    <w:rsid w:val="00661080"/>
    <w:rsid w:val="006611F0"/>
    <w:rsid w:val="0066179B"/>
    <w:rsid w:val="00661B72"/>
    <w:rsid w:val="0066381A"/>
    <w:rsid w:val="00666C20"/>
    <w:rsid w:val="00670FCE"/>
    <w:rsid w:val="0067186B"/>
    <w:rsid w:val="00671922"/>
    <w:rsid w:val="0067368D"/>
    <w:rsid w:val="006737D4"/>
    <w:rsid w:val="00673C93"/>
    <w:rsid w:val="00674509"/>
    <w:rsid w:val="00675D4E"/>
    <w:rsid w:val="006810A7"/>
    <w:rsid w:val="00681AF7"/>
    <w:rsid w:val="0068289D"/>
    <w:rsid w:val="00682C51"/>
    <w:rsid w:val="00684E6E"/>
    <w:rsid w:val="006857CE"/>
    <w:rsid w:val="00685B94"/>
    <w:rsid w:val="00686803"/>
    <w:rsid w:val="00687060"/>
    <w:rsid w:val="00687F56"/>
    <w:rsid w:val="006901EA"/>
    <w:rsid w:val="00690551"/>
    <w:rsid w:val="00692ADA"/>
    <w:rsid w:val="0069609D"/>
    <w:rsid w:val="006A3A3D"/>
    <w:rsid w:val="006A7635"/>
    <w:rsid w:val="006B0116"/>
    <w:rsid w:val="006B12C0"/>
    <w:rsid w:val="006B1D92"/>
    <w:rsid w:val="006B3435"/>
    <w:rsid w:val="006B5FFA"/>
    <w:rsid w:val="006B60C2"/>
    <w:rsid w:val="006B6356"/>
    <w:rsid w:val="006C1F3A"/>
    <w:rsid w:val="006C2C45"/>
    <w:rsid w:val="006C3261"/>
    <w:rsid w:val="006C4201"/>
    <w:rsid w:val="006C4C26"/>
    <w:rsid w:val="006C5028"/>
    <w:rsid w:val="006C59E5"/>
    <w:rsid w:val="006C5BB2"/>
    <w:rsid w:val="006C614C"/>
    <w:rsid w:val="006C75D7"/>
    <w:rsid w:val="006D19E0"/>
    <w:rsid w:val="006D28F6"/>
    <w:rsid w:val="006D568B"/>
    <w:rsid w:val="006D7A6E"/>
    <w:rsid w:val="006E08BF"/>
    <w:rsid w:val="006E1251"/>
    <w:rsid w:val="006E6478"/>
    <w:rsid w:val="006F037B"/>
    <w:rsid w:val="006F04BE"/>
    <w:rsid w:val="006F13CE"/>
    <w:rsid w:val="006F4B14"/>
    <w:rsid w:val="006F7A12"/>
    <w:rsid w:val="0070045E"/>
    <w:rsid w:val="00702561"/>
    <w:rsid w:val="007025B1"/>
    <w:rsid w:val="00702D76"/>
    <w:rsid w:val="00705BE6"/>
    <w:rsid w:val="007065B8"/>
    <w:rsid w:val="00706C1A"/>
    <w:rsid w:val="00707301"/>
    <w:rsid w:val="0070743D"/>
    <w:rsid w:val="007078CB"/>
    <w:rsid w:val="007104C3"/>
    <w:rsid w:val="00711A18"/>
    <w:rsid w:val="0071272C"/>
    <w:rsid w:val="0071275A"/>
    <w:rsid w:val="00712AEC"/>
    <w:rsid w:val="00713824"/>
    <w:rsid w:val="00714B3F"/>
    <w:rsid w:val="00714FD7"/>
    <w:rsid w:val="007155B8"/>
    <w:rsid w:val="00721697"/>
    <w:rsid w:val="00721896"/>
    <w:rsid w:val="00724D08"/>
    <w:rsid w:val="00725C5E"/>
    <w:rsid w:val="00730E7F"/>
    <w:rsid w:val="00731627"/>
    <w:rsid w:val="007328E3"/>
    <w:rsid w:val="00732B5E"/>
    <w:rsid w:val="00734B73"/>
    <w:rsid w:val="00736E27"/>
    <w:rsid w:val="00740B94"/>
    <w:rsid w:val="007417DA"/>
    <w:rsid w:val="00741CCD"/>
    <w:rsid w:val="007421E9"/>
    <w:rsid w:val="00742AAE"/>
    <w:rsid w:val="00751ADD"/>
    <w:rsid w:val="007527E8"/>
    <w:rsid w:val="0075284F"/>
    <w:rsid w:val="00752887"/>
    <w:rsid w:val="00755980"/>
    <w:rsid w:val="0075664F"/>
    <w:rsid w:val="00757FE2"/>
    <w:rsid w:val="00760B11"/>
    <w:rsid w:val="00761958"/>
    <w:rsid w:val="00761DEE"/>
    <w:rsid w:val="0076229C"/>
    <w:rsid w:val="00762458"/>
    <w:rsid w:val="007654A4"/>
    <w:rsid w:val="00765688"/>
    <w:rsid w:val="007656EC"/>
    <w:rsid w:val="0076662D"/>
    <w:rsid w:val="0077074A"/>
    <w:rsid w:val="007707B7"/>
    <w:rsid w:val="007720AD"/>
    <w:rsid w:val="00772258"/>
    <w:rsid w:val="007729E1"/>
    <w:rsid w:val="00774294"/>
    <w:rsid w:val="0077438D"/>
    <w:rsid w:val="00774A7C"/>
    <w:rsid w:val="00775986"/>
    <w:rsid w:val="007776A4"/>
    <w:rsid w:val="0078149B"/>
    <w:rsid w:val="00781E39"/>
    <w:rsid w:val="007821D9"/>
    <w:rsid w:val="00782BBE"/>
    <w:rsid w:val="007831D7"/>
    <w:rsid w:val="00783E37"/>
    <w:rsid w:val="00784F7E"/>
    <w:rsid w:val="007850B7"/>
    <w:rsid w:val="0078699F"/>
    <w:rsid w:val="0078718F"/>
    <w:rsid w:val="00787FD4"/>
    <w:rsid w:val="007921A8"/>
    <w:rsid w:val="007927F5"/>
    <w:rsid w:val="00793FF0"/>
    <w:rsid w:val="0079467C"/>
    <w:rsid w:val="00797D5F"/>
    <w:rsid w:val="007A004A"/>
    <w:rsid w:val="007A00E6"/>
    <w:rsid w:val="007A0896"/>
    <w:rsid w:val="007A1372"/>
    <w:rsid w:val="007A26CD"/>
    <w:rsid w:val="007A4708"/>
    <w:rsid w:val="007A6A72"/>
    <w:rsid w:val="007A72AB"/>
    <w:rsid w:val="007A7E3B"/>
    <w:rsid w:val="007B1B54"/>
    <w:rsid w:val="007B2E33"/>
    <w:rsid w:val="007B4D67"/>
    <w:rsid w:val="007B5570"/>
    <w:rsid w:val="007B6CA2"/>
    <w:rsid w:val="007C00B8"/>
    <w:rsid w:val="007C1210"/>
    <w:rsid w:val="007C1545"/>
    <w:rsid w:val="007C1738"/>
    <w:rsid w:val="007C31BA"/>
    <w:rsid w:val="007C74A8"/>
    <w:rsid w:val="007C74C1"/>
    <w:rsid w:val="007C7D7C"/>
    <w:rsid w:val="007D1E04"/>
    <w:rsid w:val="007D6187"/>
    <w:rsid w:val="007D6926"/>
    <w:rsid w:val="007D7CFB"/>
    <w:rsid w:val="007E0145"/>
    <w:rsid w:val="007E2EF0"/>
    <w:rsid w:val="007E364D"/>
    <w:rsid w:val="007E39C4"/>
    <w:rsid w:val="007E3B9A"/>
    <w:rsid w:val="007E3D22"/>
    <w:rsid w:val="007E6B5A"/>
    <w:rsid w:val="007F0063"/>
    <w:rsid w:val="007F03C0"/>
    <w:rsid w:val="007F1390"/>
    <w:rsid w:val="007F1831"/>
    <w:rsid w:val="007F1BA8"/>
    <w:rsid w:val="007F238F"/>
    <w:rsid w:val="007F2551"/>
    <w:rsid w:val="007F2EA1"/>
    <w:rsid w:val="007F3006"/>
    <w:rsid w:val="007F31C5"/>
    <w:rsid w:val="007F4BCF"/>
    <w:rsid w:val="007F5605"/>
    <w:rsid w:val="007F5BE3"/>
    <w:rsid w:val="00800F1C"/>
    <w:rsid w:val="0080598E"/>
    <w:rsid w:val="00807852"/>
    <w:rsid w:val="00811E4B"/>
    <w:rsid w:val="00814EE0"/>
    <w:rsid w:val="0081610F"/>
    <w:rsid w:val="008200A5"/>
    <w:rsid w:val="00820997"/>
    <w:rsid w:val="0082230A"/>
    <w:rsid w:val="00822468"/>
    <w:rsid w:val="008230AD"/>
    <w:rsid w:val="008232DA"/>
    <w:rsid w:val="00823A2B"/>
    <w:rsid w:val="00823BF5"/>
    <w:rsid w:val="00823C81"/>
    <w:rsid w:val="00824485"/>
    <w:rsid w:val="00826E42"/>
    <w:rsid w:val="00830625"/>
    <w:rsid w:val="00830BDF"/>
    <w:rsid w:val="008314D4"/>
    <w:rsid w:val="0083624E"/>
    <w:rsid w:val="00836671"/>
    <w:rsid w:val="0083759A"/>
    <w:rsid w:val="00837BD3"/>
    <w:rsid w:val="0084115F"/>
    <w:rsid w:val="00844250"/>
    <w:rsid w:val="00845BD8"/>
    <w:rsid w:val="00845F71"/>
    <w:rsid w:val="00850130"/>
    <w:rsid w:val="00852525"/>
    <w:rsid w:val="0085276D"/>
    <w:rsid w:val="008534B5"/>
    <w:rsid w:val="00853B2C"/>
    <w:rsid w:val="00853FCD"/>
    <w:rsid w:val="008557C0"/>
    <w:rsid w:val="00855CDE"/>
    <w:rsid w:val="00855ED9"/>
    <w:rsid w:val="008561A0"/>
    <w:rsid w:val="0085760E"/>
    <w:rsid w:val="00857C6D"/>
    <w:rsid w:val="00857DF2"/>
    <w:rsid w:val="008605DC"/>
    <w:rsid w:val="00861CF5"/>
    <w:rsid w:val="00861FEE"/>
    <w:rsid w:val="008623F0"/>
    <w:rsid w:val="00862609"/>
    <w:rsid w:val="0086260C"/>
    <w:rsid w:val="008634CF"/>
    <w:rsid w:val="00864E28"/>
    <w:rsid w:val="00865A77"/>
    <w:rsid w:val="008676F3"/>
    <w:rsid w:val="00870318"/>
    <w:rsid w:val="00870675"/>
    <w:rsid w:val="0087141D"/>
    <w:rsid w:val="0087316C"/>
    <w:rsid w:val="00874101"/>
    <w:rsid w:val="00875D28"/>
    <w:rsid w:val="00877A1F"/>
    <w:rsid w:val="00881354"/>
    <w:rsid w:val="00883670"/>
    <w:rsid w:val="00885CA5"/>
    <w:rsid w:val="00887752"/>
    <w:rsid w:val="008933DA"/>
    <w:rsid w:val="008936C2"/>
    <w:rsid w:val="00893AA8"/>
    <w:rsid w:val="00894574"/>
    <w:rsid w:val="008952B4"/>
    <w:rsid w:val="00895E3F"/>
    <w:rsid w:val="00897F9B"/>
    <w:rsid w:val="008A2563"/>
    <w:rsid w:val="008A25E8"/>
    <w:rsid w:val="008A4ED4"/>
    <w:rsid w:val="008B0215"/>
    <w:rsid w:val="008B0B2D"/>
    <w:rsid w:val="008B0ED1"/>
    <w:rsid w:val="008B58F3"/>
    <w:rsid w:val="008B5AD7"/>
    <w:rsid w:val="008B7454"/>
    <w:rsid w:val="008C006B"/>
    <w:rsid w:val="008C065F"/>
    <w:rsid w:val="008C07D8"/>
    <w:rsid w:val="008C3EC8"/>
    <w:rsid w:val="008C72EA"/>
    <w:rsid w:val="008D13C7"/>
    <w:rsid w:val="008D2DD4"/>
    <w:rsid w:val="008D3DFE"/>
    <w:rsid w:val="008D48A7"/>
    <w:rsid w:val="008D7D53"/>
    <w:rsid w:val="008E2122"/>
    <w:rsid w:val="008E2253"/>
    <w:rsid w:val="008E2C1B"/>
    <w:rsid w:val="008E2F61"/>
    <w:rsid w:val="008E5CC1"/>
    <w:rsid w:val="008E61B2"/>
    <w:rsid w:val="008E7808"/>
    <w:rsid w:val="008F1B65"/>
    <w:rsid w:val="008F49B1"/>
    <w:rsid w:val="008F4E0D"/>
    <w:rsid w:val="008F5D3C"/>
    <w:rsid w:val="008F6989"/>
    <w:rsid w:val="008F7292"/>
    <w:rsid w:val="0090165F"/>
    <w:rsid w:val="0090251A"/>
    <w:rsid w:val="009026FF"/>
    <w:rsid w:val="009039A7"/>
    <w:rsid w:val="00903BB2"/>
    <w:rsid w:val="00906094"/>
    <w:rsid w:val="00910E90"/>
    <w:rsid w:val="00912F0E"/>
    <w:rsid w:val="009132AD"/>
    <w:rsid w:val="00914822"/>
    <w:rsid w:val="0091482B"/>
    <w:rsid w:val="00915265"/>
    <w:rsid w:val="00917068"/>
    <w:rsid w:val="009203F8"/>
    <w:rsid w:val="00920697"/>
    <w:rsid w:val="00920BC6"/>
    <w:rsid w:val="00920DAD"/>
    <w:rsid w:val="0092225F"/>
    <w:rsid w:val="0092458B"/>
    <w:rsid w:val="00924715"/>
    <w:rsid w:val="00925AA1"/>
    <w:rsid w:val="00925B8E"/>
    <w:rsid w:val="00925F62"/>
    <w:rsid w:val="009273C6"/>
    <w:rsid w:val="009279D2"/>
    <w:rsid w:val="00930636"/>
    <w:rsid w:val="009312EE"/>
    <w:rsid w:val="00933B6C"/>
    <w:rsid w:val="009344C6"/>
    <w:rsid w:val="00936E18"/>
    <w:rsid w:val="00937BF1"/>
    <w:rsid w:val="00942008"/>
    <w:rsid w:val="0094318F"/>
    <w:rsid w:val="00943213"/>
    <w:rsid w:val="00943DAF"/>
    <w:rsid w:val="00946894"/>
    <w:rsid w:val="00950B2C"/>
    <w:rsid w:val="009511D7"/>
    <w:rsid w:val="009513FD"/>
    <w:rsid w:val="009519EF"/>
    <w:rsid w:val="009526DC"/>
    <w:rsid w:val="00953D84"/>
    <w:rsid w:val="0095413C"/>
    <w:rsid w:val="00957065"/>
    <w:rsid w:val="00960491"/>
    <w:rsid w:val="00960EB5"/>
    <w:rsid w:val="00961A57"/>
    <w:rsid w:val="0096235E"/>
    <w:rsid w:val="009628A0"/>
    <w:rsid w:val="00964C08"/>
    <w:rsid w:val="009668BD"/>
    <w:rsid w:val="00971C1B"/>
    <w:rsid w:val="009721FB"/>
    <w:rsid w:val="009725DF"/>
    <w:rsid w:val="00972C33"/>
    <w:rsid w:val="00975145"/>
    <w:rsid w:val="00976956"/>
    <w:rsid w:val="0097723D"/>
    <w:rsid w:val="00980DF7"/>
    <w:rsid w:val="009816CD"/>
    <w:rsid w:val="009838C7"/>
    <w:rsid w:val="0098415E"/>
    <w:rsid w:val="0098649F"/>
    <w:rsid w:val="009869DC"/>
    <w:rsid w:val="00990084"/>
    <w:rsid w:val="009938F4"/>
    <w:rsid w:val="00994719"/>
    <w:rsid w:val="009A0352"/>
    <w:rsid w:val="009A14D1"/>
    <w:rsid w:val="009A234B"/>
    <w:rsid w:val="009A3762"/>
    <w:rsid w:val="009A4CC1"/>
    <w:rsid w:val="009A5727"/>
    <w:rsid w:val="009A5A83"/>
    <w:rsid w:val="009A7F45"/>
    <w:rsid w:val="009B2B16"/>
    <w:rsid w:val="009B3B89"/>
    <w:rsid w:val="009B4507"/>
    <w:rsid w:val="009B6751"/>
    <w:rsid w:val="009B75C1"/>
    <w:rsid w:val="009C15F1"/>
    <w:rsid w:val="009C566C"/>
    <w:rsid w:val="009C7768"/>
    <w:rsid w:val="009C7CB0"/>
    <w:rsid w:val="009D3DCB"/>
    <w:rsid w:val="009D539D"/>
    <w:rsid w:val="009E1254"/>
    <w:rsid w:val="009E1B4D"/>
    <w:rsid w:val="009E1BD2"/>
    <w:rsid w:val="009E55FD"/>
    <w:rsid w:val="009E7B6E"/>
    <w:rsid w:val="009E7D9E"/>
    <w:rsid w:val="009E7FFC"/>
    <w:rsid w:val="009F019C"/>
    <w:rsid w:val="009F0A8E"/>
    <w:rsid w:val="009F1CA7"/>
    <w:rsid w:val="009F2170"/>
    <w:rsid w:val="009F2185"/>
    <w:rsid w:val="009F236A"/>
    <w:rsid w:val="009F33D2"/>
    <w:rsid w:val="009F4134"/>
    <w:rsid w:val="009F4C38"/>
    <w:rsid w:val="009F5706"/>
    <w:rsid w:val="009F5BE6"/>
    <w:rsid w:val="009F5D2E"/>
    <w:rsid w:val="009F5F18"/>
    <w:rsid w:val="009F6768"/>
    <w:rsid w:val="00A003DC"/>
    <w:rsid w:val="00A0115C"/>
    <w:rsid w:val="00A0122C"/>
    <w:rsid w:val="00A021C0"/>
    <w:rsid w:val="00A02569"/>
    <w:rsid w:val="00A02B83"/>
    <w:rsid w:val="00A032C2"/>
    <w:rsid w:val="00A037D8"/>
    <w:rsid w:val="00A04656"/>
    <w:rsid w:val="00A047AB"/>
    <w:rsid w:val="00A05EB4"/>
    <w:rsid w:val="00A06791"/>
    <w:rsid w:val="00A122CF"/>
    <w:rsid w:val="00A13671"/>
    <w:rsid w:val="00A14265"/>
    <w:rsid w:val="00A2130B"/>
    <w:rsid w:val="00A226DD"/>
    <w:rsid w:val="00A2369F"/>
    <w:rsid w:val="00A23B6E"/>
    <w:rsid w:val="00A23E19"/>
    <w:rsid w:val="00A23FCB"/>
    <w:rsid w:val="00A25B1F"/>
    <w:rsid w:val="00A25D61"/>
    <w:rsid w:val="00A26021"/>
    <w:rsid w:val="00A26162"/>
    <w:rsid w:val="00A3036A"/>
    <w:rsid w:val="00A33EA7"/>
    <w:rsid w:val="00A34F2D"/>
    <w:rsid w:val="00A3666F"/>
    <w:rsid w:val="00A37F8C"/>
    <w:rsid w:val="00A435E3"/>
    <w:rsid w:val="00A4399C"/>
    <w:rsid w:val="00A4415F"/>
    <w:rsid w:val="00A448E2"/>
    <w:rsid w:val="00A44BDA"/>
    <w:rsid w:val="00A461CA"/>
    <w:rsid w:val="00A46B5B"/>
    <w:rsid w:val="00A4763C"/>
    <w:rsid w:val="00A502E6"/>
    <w:rsid w:val="00A52041"/>
    <w:rsid w:val="00A52AC4"/>
    <w:rsid w:val="00A531FA"/>
    <w:rsid w:val="00A543A1"/>
    <w:rsid w:val="00A55723"/>
    <w:rsid w:val="00A56852"/>
    <w:rsid w:val="00A57469"/>
    <w:rsid w:val="00A61D25"/>
    <w:rsid w:val="00A65DBB"/>
    <w:rsid w:val="00A70B48"/>
    <w:rsid w:val="00A71DBE"/>
    <w:rsid w:val="00A73FE2"/>
    <w:rsid w:val="00A74C67"/>
    <w:rsid w:val="00A76B90"/>
    <w:rsid w:val="00A774A7"/>
    <w:rsid w:val="00A80B15"/>
    <w:rsid w:val="00A81FBF"/>
    <w:rsid w:val="00A824EF"/>
    <w:rsid w:val="00A84954"/>
    <w:rsid w:val="00A84A70"/>
    <w:rsid w:val="00A84D77"/>
    <w:rsid w:val="00A85E36"/>
    <w:rsid w:val="00A86044"/>
    <w:rsid w:val="00A861A1"/>
    <w:rsid w:val="00A87F28"/>
    <w:rsid w:val="00A900DC"/>
    <w:rsid w:val="00A9045E"/>
    <w:rsid w:val="00A9057B"/>
    <w:rsid w:val="00A930AC"/>
    <w:rsid w:val="00A9467E"/>
    <w:rsid w:val="00A94C47"/>
    <w:rsid w:val="00A959D2"/>
    <w:rsid w:val="00A96607"/>
    <w:rsid w:val="00A96ED4"/>
    <w:rsid w:val="00A971E0"/>
    <w:rsid w:val="00AA0C5E"/>
    <w:rsid w:val="00AA6305"/>
    <w:rsid w:val="00AA661F"/>
    <w:rsid w:val="00AB253F"/>
    <w:rsid w:val="00AB3CFA"/>
    <w:rsid w:val="00AB4D49"/>
    <w:rsid w:val="00AB55D4"/>
    <w:rsid w:val="00AB564C"/>
    <w:rsid w:val="00AB599A"/>
    <w:rsid w:val="00AB7036"/>
    <w:rsid w:val="00AB78DB"/>
    <w:rsid w:val="00AC057F"/>
    <w:rsid w:val="00AC0D24"/>
    <w:rsid w:val="00AC3763"/>
    <w:rsid w:val="00AC3CE1"/>
    <w:rsid w:val="00AC416A"/>
    <w:rsid w:val="00AC43C8"/>
    <w:rsid w:val="00AC51BC"/>
    <w:rsid w:val="00AC54D8"/>
    <w:rsid w:val="00AC5564"/>
    <w:rsid w:val="00AC56B7"/>
    <w:rsid w:val="00AC5D34"/>
    <w:rsid w:val="00AC609F"/>
    <w:rsid w:val="00AC6F82"/>
    <w:rsid w:val="00AD09E1"/>
    <w:rsid w:val="00AD1834"/>
    <w:rsid w:val="00AD219F"/>
    <w:rsid w:val="00AD2D0E"/>
    <w:rsid w:val="00AD4A36"/>
    <w:rsid w:val="00AD5041"/>
    <w:rsid w:val="00AD5DB3"/>
    <w:rsid w:val="00AD60E0"/>
    <w:rsid w:val="00AD72C2"/>
    <w:rsid w:val="00AD7A98"/>
    <w:rsid w:val="00AE08E0"/>
    <w:rsid w:val="00AE0AE4"/>
    <w:rsid w:val="00AE120C"/>
    <w:rsid w:val="00AE38C6"/>
    <w:rsid w:val="00AE51E0"/>
    <w:rsid w:val="00AE5A34"/>
    <w:rsid w:val="00AF2E28"/>
    <w:rsid w:val="00AF616D"/>
    <w:rsid w:val="00AF637E"/>
    <w:rsid w:val="00AF639B"/>
    <w:rsid w:val="00AF67F8"/>
    <w:rsid w:val="00AF77AA"/>
    <w:rsid w:val="00B00136"/>
    <w:rsid w:val="00B01CC4"/>
    <w:rsid w:val="00B03931"/>
    <w:rsid w:val="00B069C1"/>
    <w:rsid w:val="00B0712C"/>
    <w:rsid w:val="00B073CE"/>
    <w:rsid w:val="00B10C0D"/>
    <w:rsid w:val="00B12EF8"/>
    <w:rsid w:val="00B16F67"/>
    <w:rsid w:val="00B203B2"/>
    <w:rsid w:val="00B207E2"/>
    <w:rsid w:val="00B20AC3"/>
    <w:rsid w:val="00B212E7"/>
    <w:rsid w:val="00B2232C"/>
    <w:rsid w:val="00B22D76"/>
    <w:rsid w:val="00B24F11"/>
    <w:rsid w:val="00B2506A"/>
    <w:rsid w:val="00B26B31"/>
    <w:rsid w:val="00B30101"/>
    <w:rsid w:val="00B30A5B"/>
    <w:rsid w:val="00B320F5"/>
    <w:rsid w:val="00B32ECC"/>
    <w:rsid w:val="00B34150"/>
    <w:rsid w:val="00B343DF"/>
    <w:rsid w:val="00B35E52"/>
    <w:rsid w:val="00B36CE0"/>
    <w:rsid w:val="00B42DAB"/>
    <w:rsid w:val="00B437A5"/>
    <w:rsid w:val="00B46C3A"/>
    <w:rsid w:val="00B4761C"/>
    <w:rsid w:val="00B50D28"/>
    <w:rsid w:val="00B51861"/>
    <w:rsid w:val="00B52C83"/>
    <w:rsid w:val="00B53C96"/>
    <w:rsid w:val="00B541B9"/>
    <w:rsid w:val="00B5647F"/>
    <w:rsid w:val="00B6220B"/>
    <w:rsid w:val="00B6431F"/>
    <w:rsid w:val="00B705EF"/>
    <w:rsid w:val="00B707F5"/>
    <w:rsid w:val="00B713C1"/>
    <w:rsid w:val="00B7225E"/>
    <w:rsid w:val="00B72605"/>
    <w:rsid w:val="00B73D5A"/>
    <w:rsid w:val="00B74171"/>
    <w:rsid w:val="00B7427F"/>
    <w:rsid w:val="00B75DD1"/>
    <w:rsid w:val="00B76229"/>
    <w:rsid w:val="00B76E45"/>
    <w:rsid w:val="00B77712"/>
    <w:rsid w:val="00B816A7"/>
    <w:rsid w:val="00B82933"/>
    <w:rsid w:val="00B8343A"/>
    <w:rsid w:val="00B83CB5"/>
    <w:rsid w:val="00B840CC"/>
    <w:rsid w:val="00B84A1E"/>
    <w:rsid w:val="00B85A57"/>
    <w:rsid w:val="00B90C29"/>
    <w:rsid w:val="00B923D2"/>
    <w:rsid w:val="00B928EC"/>
    <w:rsid w:val="00B92DA4"/>
    <w:rsid w:val="00B92FA4"/>
    <w:rsid w:val="00B934A4"/>
    <w:rsid w:val="00B94335"/>
    <w:rsid w:val="00B97BC0"/>
    <w:rsid w:val="00BA0A06"/>
    <w:rsid w:val="00BA0A42"/>
    <w:rsid w:val="00BA1AB5"/>
    <w:rsid w:val="00BA1E8F"/>
    <w:rsid w:val="00BA3E1C"/>
    <w:rsid w:val="00BA4E4E"/>
    <w:rsid w:val="00BA5347"/>
    <w:rsid w:val="00BA6204"/>
    <w:rsid w:val="00BB03CA"/>
    <w:rsid w:val="00BB1087"/>
    <w:rsid w:val="00BB145A"/>
    <w:rsid w:val="00BB1619"/>
    <w:rsid w:val="00BB449D"/>
    <w:rsid w:val="00BB60D3"/>
    <w:rsid w:val="00BB6D0D"/>
    <w:rsid w:val="00BB7FE5"/>
    <w:rsid w:val="00BC04D7"/>
    <w:rsid w:val="00BC31E7"/>
    <w:rsid w:val="00BC3A92"/>
    <w:rsid w:val="00BC66A9"/>
    <w:rsid w:val="00BC6ED5"/>
    <w:rsid w:val="00BC7C34"/>
    <w:rsid w:val="00BC7DF9"/>
    <w:rsid w:val="00BD2B8F"/>
    <w:rsid w:val="00BD2DCF"/>
    <w:rsid w:val="00BD4BE2"/>
    <w:rsid w:val="00BD5AAB"/>
    <w:rsid w:val="00BD6685"/>
    <w:rsid w:val="00BE11BB"/>
    <w:rsid w:val="00BE161E"/>
    <w:rsid w:val="00BE2119"/>
    <w:rsid w:val="00BE27C5"/>
    <w:rsid w:val="00BE2FA3"/>
    <w:rsid w:val="00BE3873"/>
    <w:rsid w:val="00BE435D"/>
    <w:rsid w:val="00BE567D"/>
    <w:rsid w:val="00BE60A8"/>
    <w:rsid w:val="00BE77C3"/>
    <w:rsid w:val="00BF0529"/>
    <w:rsid w:val="00BF0547"/>
    <w:rsid w:val="00BF0549"/>
    <w:rsid w:val="00BF0775"/>
    <w:rsid w:val="00BF1AFC"/>
    <w:rsid w:val="00BF1EBE"/>
    <w:rsid w:val="00BF512B"/>
    <w:rsid w:val="00BF5DD5"/>
    <w:rsid w:val="00C00606"/>
    <w:rsid w:val="00C00B78"/>
    <w:rsid w:val="00C0260D"/>
    <w:rsid w:val="00C02EDF"/>
    <w:rsid w:val="00C03499"/>
    <w:rsid w:val="00C03787"/>
    <w:rsid w:val="00C04364"/>
    <w:rsid w:val="00C06114"/>
    <w:rsid w:val="00C069FF"/>
    <w:rsid w:val="00C06D30"/>
    <w:rsid w:val="00C06FDE"/>
    <w:rsid w:val="00C10C3D"/>
    <w:rsid w:val="00C116B5"/>
    <w:rsid w:val="00C11AB5"/>
    <w:rsid w:val="00C1302B"/>
    <w:rsid w:val="00C132D3"/>
    <w:rsid w:val="00C13E21"/>
    <w:rsid w:val="00C16B6A"/>
    <w:rsid w:val="00C20D75"/>
    <w:rsid w:val="00C20DA9"/>
    <w:rsid w:val="00C21E78"/>
    <w:rsid w:val="00C22389"/>
    <w:rsid w:val="00C232C4"/>
    <w:rsid w:val="00C23DBA"/>
    <w:rsid w:val="00C23ED9"/>
    <w:rsid w:val="00C2488A"/>
    <w:rsid w:val="00C248A4"/>
    <w:rsid w:val="00C258C4"/>
    <w:rsid w:val="00C258EE"/>
    <w:rsid w:val="00C25CE3"/>
    <w:rsid w:val="00C26381"/>
    <w:rsid w:val="00C2712C"/>
    <w:rsid w:val="00C304FC"/>
    <w:rsid w:val="00C319EA"/>
    <w:rsid w:val="00C31C92"/>
    <w:rsid w:val="00C33708"/>
    <w:rsid w:val="00C35D82"/>
    <w:rsid w:val="00C36AC8"/>
    <w:rsid w:val="00C3774A"/>
    <w:rsid w:val="00C404ED"/>
    <w:rsid w:val="00C40BBA"/>
    <w:rsid w:val="00C40BC0"/>
    <w:rsid w:val="00C40EA2"/>
    <w:rsid w:val="00C4121B"/>
    <w:rsid w:val="00C41662"/>
    <w:rsid w:val="00C41F89"/>
    <w:rsid w:val="00C42D60"/>
    <w:rsid w:val="00C451A1"/>
    <w:rsid w:val="00C47CB5"/>
    <w:rsid w:val="00C513AD"/>
    <w:rsid w:val="00C52637"/>
    <w:rsid w:val="00C6176A"/>
    <w:rsid w:val="00C61A2C"/>
    <w:rsid w:val="00C62368"/>
    <w:rsid w:val="00C6508C"/>
    <w:rsid w:val="00C66392"/>
    <w:rsid w:val="00C66A41"/>
    <w:rsid w:val="00C66EDD"/>
    <w:rsid w:val="00C703CB"/>
    <w:rsid w:val="00C71A49"/>
    <w:rsid w:val="00C73090"/>
    <w:rsid w:val="00C74CAF"/>
    <w:rsid w:val="00C779C5"/>
    <w:rsid w:val="00C8178F"/>
    <w:rsid w:val="00C81C12"/>
    <w:rsid w:val="00C81DFB"/>
    <w:rsid w:val="00C83721"/>
    <w:rsid w:val="00C84E19"/>
    <w:rsid w:val="00C85325"/>
    <w:rsid w:val="00C855BC"/>
    <w:rsid w:val="00C90A67"/>
    <w:rsid w:val="00C911A9"/>
    <w:rsid w:val="00C93006"/>
    <w:rsid w:val="00C93702"/>
    <w:rsid w:val="00C93EE9"/>
    <w:rsid w:val="00C966B5"/>
    <w:rsid w:val="00C96F76"/>
    <w:rsid w:val="00C9787B"/>
    <w:rsid w:val="00C97CC8"/>
    <w:rsid w:val="00CA07CD"/>
    <w:rsid w:val="00CA1342"/>
    <w:rsid w:val="00CA3239"/>
    <w:rsid w:val="00CA3D6E"/>
    <w:rsid w:val="00CA52A6"/>
    <w:rsid w:val="00CA6267"/>
    <w:rsid w:val="00CA62E3"/>
    <w:rsid w:val="00CB256B"/>
    <w:rsid w:val="00CB4658"/>
    <w:rsid w:val="00CB6608"/>
    <w:rsid w:val="00CC0E54"/>
    <w:rsid w:val="00CC0FBC"/>
    <w:rsid w:val="00CC1896"/>
    <w:rsid w:val="00CC3258"/>
    <w:rsid w:val="00CC38DD"/>
    <w:rsid w:val="00CC4F9B"/>
    <w:rsid w:val="00CC69DA"/>
    <w:rsid w:val="00CD035A"/>
    <w:rsid w:val="00CD1C53"/>
    <w:rsid w:val="00CD1CED"/>
    <w:rsid w:val="00CD2A67"/>
    <w:rsid w:val="00CD6791"/>
    <w:rsid w:val="00CD7F68"/>
    <w:rsid w:val="00CE04FB"/>
    <w:rsid w:val="00CE110D"/>
    <w:rsid w:val="00CE1482"/>
    <w:rsid w:val="00CE16B8"/>
    <w:rsid w:val="00CE1F43"/>
    <w:rsid w:val="00CE1FA7"/>
    <w:rsid w:val="00CE24C4"/>
    <w:rsid w:val="00CE4379"/>
    <w:rsid w:val="00CE5E53"/>
    <w:rsid w:val="00CE6D48"/>
    <w:rsid w:val="00CF2F04"/>
    <w:rsid w:val="00CF3237"/>
    <w:rsid w:val="00CF3FBF"/>
    <w:rsid w:val="00CF4844"/>
    <w:rsid w:val="00CF492B"/>
    <w:rsid w:val="00CF7A16"/>
    <w:rsid w:val="00D01EF3"/>
    <w:rsid w:val="00D01F58"/>
    <w:rsid w:val="00D0237F"/>
    <w:rsid w:val="00D024A0"/>
    <w:rsid w:val="00D06196"/>
    <w:rsid w:val="00D07287"/>
    <w:rsid w:val="00D07762"/>
    <w:rsid w:val="00D128E5"/>
    <w:rsid w:val="00D12A76"/>
    <w:rsid w:val="00D14205"/>
    <w:rsid w:val="00D170CF"/>
    <w:rsid w:val="00D17662"/>
    <w:rsid w:val="00D17F9C"/>
    <w:rsid w:val="00D208BD"/>
    <w:rsid w:val="00D21554"/>
    <w:rsid w:val="00D21CF9"/>
    <w:rsid w:val="00D23093"/>
    <w:rsid w:val="00D23262"/>
    <w:rsid w:val="00D23558"/>
    <w:rsid w:val="00D24D36"/>
    <w:rsid w:val="00D2696C"/>
    <w:rsid w:val="00D27036"/>
    <w:rsid w:val="00D27177"/>
    <w:rsid w:val="00D27C90"/>
    <w:rsid w:val="00D3027F"/>
    <w:rsid w:val="00D3119C"/>
    <w:rsid w:val="00D31557"/>
    <w:rsid w:val="00D34121"/>
    <w:rsid w:val="00D35830"/>
    <w:rsid w:val="00D35C0C"/>
    <w:rsid w:val="00D36539"/>
    <w:rsid w:val="00D36912"/>
    <w:rsid w:val="00D402A7"/>
    <w:rsid w:val="00D4186F"/>
    <w:rsid w:val="00D41F9D"/>
    <w:rsid w:val="00D422A6"/>
    <w:rsid w:val="00D467AE"/>
    <w:rsid w:val="00D46D59"/>
    <w:rsid w:val="00D506F4"/>
    <w:rsid w:val="00D50930"/>
    <w:rsid w:val="00D52E4D"/>
    <w:rsid w:val="00D5408B"/>
    <w:rsid w:val="00D54109"/>
    <w:rsid w:val="00D556C5"/>
    <w:rsid w:val="00D561B2"/>
    <w:rsid w:val="00D56FDA"/>
    <w:rsid w:val="00D57843"/>
    <w:rsid w:val="00D57BF5"/>
    <w:rsid w:val="00D609C9"/>
    <w:rsid w:val="00D612D4"/>
    <w:rsid w:val="00D618FB"/>
    <w:rsid w:val="00D61CFD"/>
    <w:rsid w:val="00D62501"/>
    <w:rsid w:val="00D62DCE"/>
    <w:rsid w:val="00D64203"/>
    <w:rsid w:val="00D651B8"/>
    <w:rsid w:val="00D65942"/>
    <w:rsid w:val="00D66D59"/>
    <w:rsid w:val="00D67BC1"/>
    <w:rsid w:val="00D70826"/>
    <w:rsid w:val="00D7145C"/>
    <w:rsid w:val="00D719F0"/>
    <w:rsid w:val="00D75277"/>
    <w:rsid w:val="00D8060F"/>
    <w:rsid w:val="00D806E7"/>
    <w:rsid w:val="00D8083A"/>
    <w:rsid w:val="00D8091D"/>
    <w:rsid w:val="00D80A9B"/>
    <w:rsid w:val="00D8148D"/>
    <w:rsid w:val="00D81800"/>
    <w:rsid w:val="00D8465F"/>
    <w:rsid w:val="00D86643"/>
    <w:rsid w:val="00D87293"/>
    <w:rsid w:val="00D87AEB"/>
    <w:rsid w:val="00D87AFC"/>
    <w:rsid w:val="00D90716"/>
    <w:rsid w:val="00D907FE"/>
    <w:rsid w:val="00D92F93"/>
    <w:rsid w:val="00D937D6"/>
    <w:rsid w:val="00D9453F"/>
    <w:rsid w:val="00D94FEB"/>
    <w:rsid w:val="00DA094A"/>
    <w:rsid w:val="00DA0992"/>
    <w:rsid w:val="00DA4695"/>
    <w:rsid w:val="00DB3195"/>
    <w:rsid w:val="00DB671E"/>
    <w:rsid w:val="00DB6F05"/>
    <w:rsid w:val="00DC03A6"/>
    <w:rsid w:val="00DC08AD"/>
    <w:rsid w:val="00DC18A8"/>
    <w:rsid w:val="00DC36DE"/>
    <w:rsid w:val="00DC53D5"/>
    <w:rsid w:val="00DC694D"/>
    <w:rsid w:val="00DD0CFB"/>
    <w:rsid w:val="00DD1BFE"/>
    <w:rsid w:val="00DD1D50"/>
    <w:rsid w:val="00DD2C00"/>
    <w:rsid w:val="00DD417F"/>
    <w:rsid w:val="00DD66DF"/>
    <w:rsid w:val="00DD67B1"/>
    <w:rsid w:val="00DD7241"/>
    <w:rsid w:val="00DE1E73"/>
    <w:rsid w:val="00DE23F2"/>
    <w:rsid w:val="00DE26E7"/>
    <w:rsid w:val="00DE454F"/>
    <w:rsid w:val="00DE5056"/>
    <w:rsid w:val="00DE5B5E"/>
    <w:rsid w:val="00DE5DB5"/>
    <w:rsid w:val="00DE5FD1"/>
    <w:rsid w:val="00DE7987"/>
    <w:rsid w:val="00DF0B3E"/>
    <w:rsid w:val="00DF2B63"/>
    <w:rsid w:val="00DF44DB"/>
    <w:rsid w:val="00DF49FD"/>
    <w:rsid w:val="00DF5A17"/>
    <w:rsid w:val="00DF78AE"/>
    <w:rsid w:val="00DF7E07"/>
    <w:rsid w:val="00E018D5"/>
    <w:rsid w:val="00E02601"/>
    <w:rsid w:val="00E032AB"/>
    <w:rsid w:val="00E06A37"/>
    <w:rsid w:val="00E076A8"/>
    <w:rsid w:val="00E07A6C"/>
    <w:rsid w:val="00E10E4F"/>
    <w:rsid w:val="00E10E51"/>
    <w:rsid w:val="00E1132A"/>
    <w:rsid w:val="00E14806"/>
    <w:rsid w:val="00E15A97"/>
    <w:rsid w:val="00E169B1"/>
    <w:rsid w:val="00E17297"/>
    <w:rsid w:val="00E22A4D"/>
    <w:rsid w:val="00E23A51"/>
    <w:rsid w:val="00E240FF"/>
    <w:rsid w:val="00E25FBD"/>
    <w:rsid w:val="00E32D34"/>
    <w:rsid w:val="00E32F71"/>
    <w:rsid w:val="00E34757"/>
    <w:rsid w:val="00E36941"/>
    <w:rsid w:val="00E36F09"/>
    <w:rsid w:val="00E400EA"/>
    <w:rsid w:val="00E40212"/>
    <w:rsid w:val="00E40611"/>
    <w:rsid w:val="00E40C21"/>
    <w:rsid w:val="00E43F57"/>
    <w:rsid w:val="00E44047"/>
    <w:rsid w:val="00E46D3E"/>
    <w:rsid w:val="00E5118F"/>
    <w:rsid w:val="00E532C8"/>
    <w:rsid w:val="00E547CA"/>
    <w:rsid w:val="00E5651D"/>
    <w:rsid w:val="00E6066A"/>
    <w:rsid w:val="00E608CF"/>
    <w:rsid w:val="00E60DA8"/>
    <w:rsid w:val="00E614BC"/>
    <w:rsid w:val="00E61FDF"/>
    <w:rsid w:val="00E63439"/>
    <w:rsid w:val="00E63A89"/>
    <w:rsid w:val="00E64C9B"/>
    <w:rsid w:val="00E65F91"/>
    <w:rsid w:val="00E65F99"/>
    <w:rsid w:val="00E672BA"/>
    <w:rsid w:val="00E67743"/>
    <w:rsid w:val="00E700AC"/>
    <w:rsid w:val="00E702E4"/>
    <w:rsid w:val="00E71110"/>
    <w:rsid w:val="00E712B0"/>
    <w:rsid w:val="00E71A86"/>
    <w:rsid w:val="00E721C4"/>
    <w:rsid w:val="00E721DF"/>
    <w:rsid w:val="00E72442"/>
    <w:rsid w:val="00E7448C"/>
    <w:rsid w:val="00E816E5"/>
    <w:rsid w:val="00E82300"/>
    <w:rsid w:val="00E8262A"/>
    <w:rsid w:val="00E82C0C"/>
    <w:rsid w:val="00E858E3"/>
    <w:rsid w:val="00E85B00"/>
    <w:rsid w:val="00E86801"/>
    <w:rsid w:val="00E868E4"/>
    <w:rsid w:val="00E86B27"/>
    <w:rsid w:val="00E8711B"/>
    <w:rsid w:val="00E91789"/>
    <w:rsid w:val="00E91E27"/>
    <w:rsid w:val="00E94516"/>
    <w:rsid w:val="00E9748D"/>
    <w:rsid w:val="00E97E3F"/>
    <w:rsid w:val="00E97F0F"/>
    <w:rsid w:val="00EA00A8"/>
    <w:rsid w:val="00EA0601"/>
    <w:rsid w:val="00EA08EC"/>
    <w:rsid w:val="00EA11F3"/>
    <w:rsid w:val="00EA376B"/>
    <w:rsid w:val="00EA40A2"/>
    <w:rsid w:val="00EA5BB4"/>
    <w:rsid w:val="00EA69A0"/>
    <w:rsid w:val="00EA7318"/>
    <w:rsid w:val="00EB007E"/>
    <w:rsid w:val="00EB07AB"/>
    <w:rsid w:val="00EB10EC"/>
    <w:rsid w:val="00EB24E5"/>
    <w:rsid w:val="00EB2A72"/>
    <w:rsid w:val="00EB354A"/>
    <w:rsid w:val="00EB3884"/>
    <w:rsid w:val="00EB42D1"/>
    <w:rsid w:val="00EB4398"/>
    <w:rsid w:val="00EB5130"/>
    <w:rsid w:val="00EB76A2"/>
    <w:rsid w:val="00EB7871"/>
    <w:rsid w:val="00EC04E1"/>
    <w:rsid w:val="00EC1F7C"/>
    <w:rsid w:val="00EC3B3D"/>
    <w:rsid w:val="00EC4004"/>
    <w:rsid w:val="00EC4CDA"/>
    <w:rsid w:val="00EC5B58"/>
    <w:rsid w:val="00EC650E"/>
    <w:rsid w:val="00ED18A0"/>
    <w:rsid w:val="00ED36D5"/>
    <w:rsid w:val="00ED403D"/>
    <w:rsid w:val="00ED4EFB"/>
    <w:rsid w:val="00ED529B"/>
    <w:rsid w:val="00ED5C48"/>
    <w:rsid w:val="00ED5E10"/>
    <w:rsid w:val="00ED65F2"/>
    <w:rsid w:val="00ED79B7"/>
    <w:rsid w:val="00EE0574"/>
    <w:rsid w:val="00EE0A1B"/>
    <w:rsid w:val="00EE13B1"/>
    <w:rsid w:val="00EE17D6"/>
    <w:rsid w:val="00EE269F"/>
    <w:rsid w:val="00EE4A1A"/>
    <w:rsid w:val="00EE5360"/>
    <w:rsid w:val="00EE5755"/>
    <w:rsid w:val="00EE6112"/>
    <w:rsid w:val="00EF0E6F"/>
    <w:rsid w:val="00EF2E41"/>
    <w:rsid w:val="00EF3A1C"/>
    <w:rsid w:val="00EF442F"/>
    <w:rsid w:val="00EF5914"/>
    <w:rsid w:val="00EF5B30"/>
    <w:rsid w:val="00EF766F"/>
    <w:rsid w:val="00EF7C9D"/>
    <w:rsid w:val="00F00A3E"/>
    <w:rsid w:val="00F010E1"/>
    <w:rsid w:val="00F01987"/>
    <w:rsid w:val="00F03731"/>
    <w:rsid w:val="00F03DA6"/>
    <w:rsid w:val="00F0436E"/>
    <w:rsid w:val="00F069E1"/>
    <w:rsid w:val="00F07EF4"/>
    <w:rsid w:val="00F11BD8"/>
    <w:rsid w:val="00F12508"/>
    <w:rsid w:val="00F129AF"/>
    <w:rsid w:val="00F131CB"/>
    <w:rsid w:val="00F136A8"/>
    <w:rsid w:val="00F13967"/>
    <w:rsid w:val="00F155C8"/>
    <w:rsid w:val="00F15CAE"/>
    <w:rsid w:val="00F1638F"/>
    <w:rsid w:val="00F1671F"/>
    <w:rsid w:val="00F17724"/>
    <w:rsid w:val="00F17E2C"/>
    <w:rsid w:val="00F234AD"/>
    <w:rsid w:val="00F23594"/>
    <w:rsid w:val="00F23C7E"/>
    <w:rsid w:val="00F241C5"/>
    <w:rsid w:val="00F25E1B"/>
    <w:rsid w:val="00F26F4F"/>
    <w:rsid w:val="00F30966"/>
    <w:rsid w:val="00F3132E"/>
    <w:rsid w:val="00F3154F"/>
    <w:rsid w:val="00F31ED1"/>
    <w:rsid w:val="00F33BE7"/>
    <w:rsid w:val="00F35907"/>
    <w:rsid w:val="00F37E1E"/>
    <w:rsid w:val="00F4180E"/>
    <w:rsid w:val="00F439D3"/>
    <w:rsid w:val="00F440CA"/>
    <w:rsid w:val="00F44B4A"/>
    <w:rsid w:val="00F45266"/>
    <w:rsid w:val="00F521FB"/>
    <w:rsid w:val="00F53453"/>
    <w:rsid w:val="00F5568B"/>
    <w:rsid w:val="00F556A0"/>
    <w:rsid w:val="00F56BFF"/>
    <w:rsid w:val="00F64142"/>
    <w:rsid w:val="00F6452C"/>
    <w:rsid w:val="00F64D5F"/>
    <w:rsid w:val="00F64FE2"/>
    <w:rsid w:val="00F65634"/>
    <w:rsid w:val="00F65ACD"/>
    <w:rsid w:val="00F674B7"/>
    <w:rsid w:val="00F70150"/>
    <w:rsid w:val="00F7086B"/>
    <w:rsid w:val="00F70D67"/>
    <w:rsid w:val="00F71630"/>
    <w:rsid w:val="00F739E3"/>
    <w:rsid w:val="00F74836"/>
    <w:rsid w:val="00F748BE"/>
    <w:rsid w:val="00F74D9E"/>
    <w:rsid w:val="00F75BCF"/>
    <w:rsid w:val="00F773A7"/>
    <w:rsid w:val="00F80211"/>
    <w:rsid w:val="00F8031E"/>
    <w:rsid w:val="00F80551"/>
    <w:rsid w:val="00F80708"/>
    <w:rsid w:val="00F81B64"/>
    <w:rsid w:val="00F82886"/>
    <w:rsid w:val="00F839DC"/>
    <w:rsid w:val="00F84541"/>
    <w:rsid w:val="00F84D37"/>
    <w:rsid w:val="00F9031F"/>
    <w:rsid w:val="00F903BD"/>
    <w:rsid w:val="00F903EF"/>
    <w:rsid w:val="00F92234"/>
    <w:rsid w:val="00F92315"/>
    <w:rsid w:val="00F93BFE"/>
    <w:rsid w:val="00F9599E"/>
    <w:rsid w:val="00F95D22"/>
    <w:rsid w:val="00F96325"/>
    <w:rsid w:val="00FA0388"/>
    <w:rsid w:val="00FA0E3D"/>
    <w:rsid w:val="00FA2359"/>
    <w:rsid w:val="00FA2CAF"/>
    <w:rsid w:val="00FA7780"/>
    <w:rsid w:val="00FB0C11"/>
    <w:rsid w:val="00FB0FB2"/>
    <w:rsid w:val="00FB1448"/>
    <w:rsid w:val="00FB16CD"/>
    <w:rsid w:val="00FB22B0"/>
    <w:rsid w:val="00FB3460"/>
    <w:rsid w:val="00FB4D2E"/>
    <w:rsid w:val="00FB5532"/>
    <w:rsid w:val="00FB6127"/>
    <w:rsid w:val="00FB6DE6"/>
    <w:rsid w:val="00FB72CB"/>
    <w:rsid w:val="00FB776B"/>
    <w:rsid w:val="00FB7908"/>
    <w:rsid w:val="00FB7AC1"/>
    <w:rsid w:val="00FC03D7"/>
    <w:rsid w:val="00FC22FA"/>
    <w:rsid w:val="00FC415B"/>
    <w:rsid w:val="00FC46C0"/>
    <w:rsid w:val="00FC47FA"/>
    <w:rsid w:val="00FC4901"/>
    <w:rsid w:val="00FC556D"/>
    <w:rsid w:val="00FD023A"/>
    <w:rsid w:val="00FD0B5A"/>
    <w:rsid w:val="00FD0D66"/>
    <w:rsid w:val="00FD2369"/>
    <w:rsid w:val="00FD3505"/>
    <w:rsid w:val="00FD5B5F"/>
    <w:rsid w:val="00FD631A"/>
    <w:rsid w:val="00FE3032"/>
    <w:rsid w:val="00FE3982"/>
    <w:rsid w:val="00FE474E"/>
    <w:rsid w:val="00FE492E"/>
    <w:rsid w:val="00FE51EF"/>
    <w:rsid w:val="00FE5205"/>
    <w:rsid w:val="00FE56B4"/>
    <w:rsid w:val="00FE6971"/>
    <w:rsid w:val="00FE79EA"/>
    <w:rsid w:val="00FF1C48"/>
    <w:rsid w:val="00FF22E6"/>
    <w:rsid w:val="00FF2F85"/>
    <w:rsid w:val="00FF42A4"/>
    <w:rsid w:val="00FF49EF"/>
    <w:rsid w:val="00FF5963"/>
    <w:rsid w:val="00FF68A6"/>
    <w:rsid w:val="00FF7398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CBE5E7"/>
  <w15:docId w15:val="{470A82A3-9CB0-4C59-843B-013340C37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D7241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qFormat/>
    <w:rsid w:val="00822468"/>
    <w:pPr>
      <w:numPr>
        <w:numId w:val="3"/>
      </w:numPr>
      <w:tabs>
        <w:tab w:val="left" w:pos="720"/>
      </w:tabs>
      <w:spacing w:before="60" w:after="120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uiPriority w:val="99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,Odstav"/>
    <w:basedOn w:val="Normalny"/>
    <w:link w:val="AkapitzlistZnak"/>
    <w:uiPriority w:val="99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rsid w:val="006362A1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4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,Odstav Znak"/>
    <w:link w:val="Akapitzlist"/>
    <w:uiPriority w:val="34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qFormat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5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5"/>
      </w:numPr>
    </w:pPr>
  </w:style>
  <w:style w:type="numbering" w:customStyle="1" w:styleId="DNag3">
    <w:name w:val="D Nagł.3"/>
    <w:uiPriority w:val="99"/>
    <w:rsid w:val="00384916"/>
    <w:pPr>
      <w:numPr>
        <w:numId w:val="10"/>
      </w:numPr>
    </w:pPr>
  </w:style>
  <w:style w:type="paragraph" w:customStyle="1" w:styleId="Default">
    <w:name w:val="Default"/>
    <w:qFormat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204656"/>
  </w:style>
  <w:style w:type="character" w:customStyle="1" w:styleId="Hyperlink2">
    <w:name w:val="Hyperlink.2"/>
    <w:rsid w:val="00B928EC"/>
    <w:rPr>
      <w:color w:val="000000"/>
      <w:u w:val="single" w:color="000000"/>
    </w:rPr>
  </w:style>
  <w:style w:type="paragraph" w:styleId="NormalnyWeb">
    <w:name w:val="Normal (Web)"/>
    <w:basedOn w:val="Normalny"/>
    <w:unhideWhenUsed/>
    <w:rsid w:val="009279D2"/>
    <w:pPr>
      <w:spacing w:before="100" w:beforeAutospacing="1" w:after="100" w:afterAutospacing="1"/>
    </w:pPr>
    <w:rPr>
      <w:lang w:val="en-US" w:eastAsia="en-US"/>
    </w:rPr>
  </w:style>
  <w:style w:type="paragraph" w:customStyle="1" w:styleId="gmail-msolistparagraph">
    <w:name w:val="gmail-msolistparagraph"/>
    <w:basedOn w:val="Normalny"/>
    <w:rsid w:val="009279D2"/>
    <w:pPr>
      <w:spacing w:before="100" w:beforeAutospacing="1" w:after="100" w:afterAutospacing="1"/>
    </w:pPr>
  </w:style>
  <w:style w:type="character" w:customStyle="1" w:styleId="gmail-fontstyle01">
    <w:name w:val="gmail-fontstyle01"/>
    <w:rsid w:val="009279D2"/>
  </w:style>
  <w:style w:type="character" w:styleId="Uwydatnienie">
    <w:name w:val="Emphasis"/>
    <w:basedOn w:val="Domylnaczcionkaakapitu"/>
    <w:uiPriority w:val="20"/>
    <w:qFormat/>
    <w:rsid w:val="00AD60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360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7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641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711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769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82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003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688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02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031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30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93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4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96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IS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F5406-8CEF-4CAD-B7C9-AAAB81FAA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1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...</vt:lpstr>
    </vt:vector>
  </TitlesOfParts>
  <Company>KBSF Sp. z o.o.</Company>
  <LinksUpToDate>false</LinksUpToDate>
  <CharactersWithSpaces>4455</CharactersWithSpaces>
  <SharedDoc>false</SharedDoc>
  <HLinks>
    <vt:vector size="168" baseType="variant">
      <vt:variant>
        <vt:i4>7798867</vt:i4>
      </vt:variant>
      <vt:variant>
        <vt:i4>147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7798867</vt:i4>
      </vt:variant>
      <vt:variant>
        <vt:i4>144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2949183</vt:i4>
      </vt:variant>
      <vt:variant>
        <vt:i4>141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2883648</vt:i4>
      </vt:variant>
      <vt:variant>
        <vt:i4>138</vt:i4>
      </vt:variant>
      <vt:variant>
        <vt:i4>0</vt:i4>
      </vt:variant>
      <vt:variant>
        <vt:i4>5</vt:i4>
      </vt:variant>
      <vt:variant>
        <vt:lpwstr>mailto:karolina.mazur@kedzierzynkozle.pl</vt:lpwstr>
      </vt:variant>
      <vt:variant>
        <vt:lpwstr/>
      </vt:variant>
      <vt:variant>
        <vt:i4>7798867</vt:i4>
      </vt:variant>
      <vt:variant>
        <vt:i4>135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7143551</vt:i4>
      </vt:variant>
      <vt:variant>
        <vt:i4>132</vt:i4>
      </vt:variant>
      <vt:variant>
        <vt:i4>0</vt:i4>
      </vt:variant>
      <vt:variant>
        <vt:i4>5</vt:i4>
      </vt:variant>
      <vt:variant>
        <vt:lpwstr>http://www.kedzierzynkozle.pl/</vt:lpwstr>
      </vt:variant>
      <vt:variant>
        <vt:lpwstr/>
      </vt:variant>
      <vt:variant>
        <vt:i4>393337</vt:i4>
      </vt:variant>
      <vt:variant>
        <vt:i4>125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_Toc476220635</vt:lpwstr>
      </vt:variant>
      <vt:variant>
        <vt:i4>393337</vt:i4>
      </vt:variant>
      <vt:variant>
        <vt:i4>119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_Toc476220634</vt:lpwstr>
      </vt:variant>
      <vt:variant>
        <vt:i4>393337</vt:i4>
      </vt:variant>
      <vt:variant>
        <vt:i4>113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_Toc476220633</vt:lpwstr>
      </vt:variant>
      <vt:variant>
        <vt:i4>393337</vt:i4>
      </vt:variant>
      <vt:variant>
        <vt:i4>107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_Toc476220632</vt:lpwstr>
      </vt:variant>
      <vt:variant>
        <vt:i4>393337</vt:i4>
      </vt:variant>
      <vt:variant>
        <vt:i4>101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_Toc476220631</vt:lpwstr>
      </vt:variant>
      <vt:variant>
        <vt:i4>393337</vt:i4>
      </vt:variant>
      <vt:variant>
        <vt:i4>95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_Toc476220630</vt:lpwstr>
      </vt:variant>
      <vt:variant>
        <vt:i4>458873</vt:i4>
      </vt:variant>
      <vt:variant>
        <vt:i4>89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_Toc476220629</vt:lpwstr>
      </vt:variant>
      <vt:variant>
        <vt:i4>458873</vt:i4>
      </vt:variant>
      <vt:variant>
        <vt:i4>83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_Toc476220626</vt:lpwstr>
      </vt:variant>
      <vt:variant>
        <vt:i4>458873</vt:i4>
      </vt:variant>
      <vt:variant>
        <vt:i4>77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_Toc476220625</vt:lpwstr>
      </vt:variant>
      <vt:variant>
        <vt:i4>458873</vt:i4>
      </vt:variant>
      <vt:variant>
        <vt:i4>71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_Toc476220624</vt:lpwstr>
      </vt:variant>
      <vt:variant>
        <vt:i4>458873</vt:i4>
      </vt:variant>
      <vt:variant>
        <vt:i4>65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_Toc476220623</vt:lpwstr>
      </vt:variant>
      <vt:variant>
        <vt:i4>458873</vt:i4>
      </vt:variant>
      <vt:variant>
        <vt:i4>59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_Toc476220622</vt:lpwstr>
      </vt:variant>
      <vt:variant>
        <vt:i4>458873</vt:i4>
      </vt:variant>
      <vt:variant>
        <vt:i4>53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_Toc476220621</vt:lpwstr>
      </vt:variant>
      <vt:variant>
        <vt:i4>458873</vt:i4>
      </vt:variant>
      <vt:variant>
        <vt:i4>47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_Toc476220620</vt:lpwstr>
      </vt:variant>
      <vt:variant>
        <vt:i4>262265</vt:i4>
      </vt:variant>
      <vt:variant>
        <vt:i4>41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_Toc476220618</vt:lpwstr>
      </vt:variant>
      <vt:variant>
        <vt:i4>262265</vt:i4>
      </vt:variant>
      <vt:variant>
        <vt:i4>35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_Toc476220617</vt:lpwstr>
      </vt:variant>
      <vt:variant>
        <vt:i4>262265</vt:i4>
      </vt:variant>
      <vt:variant>
        <vt:i4>29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_Toc476220616</vt:lpwstr>
      </vt:variant>
      <vt:variant>
        <vt:i4>262265</vt:i4>
      </vt:variant>
      <vt:variant>
        <vt:i4>23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_Toc476220615</vt:lpwstr>
      </vt:variant>
      <vt:variant>
        <vt:i4>262265</vt:i4>
      </vt:variant>
      <vt:variant>
        <vt:i4>17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_Toc476220614</vt:lpwstr>
      </vt:variant>
      <vt:variant>
        <vt:i4>262265</vt:i4>
      </vt:variant>
      <vt:variant>
        <vt:i4>11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_Toc476220613</vt:lpwstr>
      </vt:variant>
      <vt:variant>
        <vt:i4>262265</vt:i4>
      </vt:variant>
      <vt:variant>
        <vt:i4>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_Toc476220612</vt:lpwstr>
      </vt:variant>
      <vt:variant>
        <vt:i4>7798867</vt:i4>
      </vt:variant>
      <vt:variant>
        <vt:i4>0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...</dc:title>
  <dc:creator>Agnieszka Janyk</dc:creator>
  <cp:lastModifiedBy>Agnieszka Hulin</cp:lastModifiedBy>
  <cp:revision>9</cp:revision>
  <cp:lastPrinted>2024-12-19T21:46:00Z</cp:lastPrinted>
  <dcterms:created xsi:type="dcterms:W3CDTF">2026-02-03T19:24:00Z</dcterms:created>
  <dcterms:modified xsi:type="dcterms:W3CDTF">2026-04-06T18:32:00Z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